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#84</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5A3B69">
        <w:rPr>
          <w:rFonts w:ascii="Arial" w:hAnsi="Arial" w:cs="Arial"/>
          <w:b/>
          <w:sz w:val="24"/>
          <w:lang w:val="en-US"/>
        </w:rPr>
        <w:tab/>
      </w:r>
      <w:r>
        <w:rPr>
          <w:rFonts w:ascii="Arial" w:hAnsi="Arial" w:cs="Arial"/>
          <w:b/>
          <w:sz w:val="24"/>
          <w:lang w:val="en-US"/>
        </w:rPr>
        <w:t>R</w:t>
      </w:r>
      <w:r w:rsidR="00905269">
        <w:rPr>
          <w:rFonts w:ascii="Arial" w:hAnsi="Arial" w:cs="Arial"/>
          <w:b/>
          <w:sz w:val="24"/>
          <w:lang w:val="en-US"/>
        </w:rPr>
        <w:t>5</w:t>
      </w:r>
      <w:r>
        <w:rPr>
          <w:rFonts w:ascii="Arial" w:hAnsi="Arial" w:cs="Arial"/>
          <w:b/>
          <w:sz w:val="24"/>
          <w:lang w:val="en-US"/>
        </w:rPr>
        <w:t>-19</w:t>
      </w:r>
      <w:r w:rsidR="00CC206E">
        <w:rPr>
          <w:rFonts w:ascii="Arial" w:hAnsi="Arial" w:cs="Arial"/>
          <w:b/>
          <w:sz w:val="24"/>
          <w:lang w:val="en-US"/>
        </w:rPr>
        <w:t>6065</w:t>
      </w:r>
      <w:r>
        <w:rPr>
          <w:rFonts w:ascii="Arial" w:hAnsi="Arial" w:cs="Arial"/>
          <w:b/>
          <w:sz w:val="24"/>
          <w:lang w:val="en-US"/>
        </w:rPr>
        <w:tab/>
      </w:r>
    </w:p>
    <w:p w:rsidR="00C70095" w:rsidRDefault="00905269" w:rsidP="00C70095">
      <w:pPr>
        <w:tabs>
          <w:tab w:val="left" w:pos="1985"/>
        </w:tabs>
        <w:spacing w:after="0"/>
        <w:jc w:val="both"/>
        <w:rPr>
          <w:rFonts w:ascii="Arial" w:hAnsi="Arial" w:cs="Arial"/>
          <w:b/>
          <w:sz w:val="24"/>
          <w:lang w:val="en-US"/>
        </w:rPr>
      </w:pPr>
      <w:r>
        <w:rPr>
          <w:rFonts w:ascii="Arial" w:hAnsi="Arial" w:cs="Arial"/>
          <w:b/>
          <w:sz w:val="24"/>
          <w:lang w:val="en-US"/>
        </w:rPr>
        <w:t>Ljubljana</w:t>
      </w:r>
      <w:r w:rsidR="00C70095" w:rsidRPr="00777D48">
        <w:rPr>
          <w:rFonts w:ascii="Arial" w:hAnsi="Arial" w:cs="Arial"/>
          <w:b/>
          <w:sz w:val="24"/>
          <w:lang w:val="en-US"/>
        </w:rPr>
        <w:t xml:space="preserve">, </w:t>
      </w:r>
      <w:r>
        <w:rPr>
          <w:rFonts w:ascii="Arial" w:hAnsi="Arial" w:cs="Arial"/>
          <w:b/>
          <w:sz w:val="24"/>
          <w:lang w:val="en-US"/>
        </w:rPr>
        <w:t>Slovenia</w:t>
      </w:r>
      <w:r w:rsidR="00C70095" w:rsidRPr="00777D48">
        <w:rPr>
          <w:rFonts w:ascii="Arial" w:hAnsi="Arial" w:cs="Arial"/>
          <w:b/>
          <w:sz w:val="24"/>
          <w:lang w:val="en-US"/>
        </w:rPr>
        <w:t xml:space="preserve">, </w:t>
      </w:r>
      <w:r>
        <w:rPr>
          <w:rFonts w:ascii="Arial" w:hAnsi="Arial" w:cs="Arial"/>
          <w:b/>
          <w:sz w:val="24"/>
          <w:lang w:val="en-US"/>
        </w:rPr>
        <w:t>August 26th – 30</w:t>
      </w:r>
      <w:r w:rsidR="00C70095" w:rsidRPr="00777D48">
        <w:rPr>
          <w:rFonts w:ascii="Arial" w:hAnsi="Arial" w:cs="Arial"/>
          <w:b/>
          <w:sz w:val="24"/>
          <w:lang w:val="en-US"/>
        </w:rPr>
        <w:t>th, 2019</w:t>
      </w:r>
    </w:p>
    <w:p w:rsidR="00C70095" w:rsidRPr="00527192" w:rsidRDefault="00C70095" w:rsidP="00C70095">
      <w:pPr>
        <w:tabs>
          <w:tab w:val="left" w:pos="1985"/>
        </w:tabs>
        <w:spacing w:after="0"/>
        <w:jc w:val="both"/>
        <w:rPr>
          <w:rFonts w:ascii="Arial" w:hAnsi="Arial" w:cs="Arial"/>
          <w:b/>
          <w:sz w:val="24"/>
        </w:rPr>
      </w:pPr>
    </w:p>
    <w:p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905269">
        <w:rPr>
          <w:rFonts w:ascii="Arial" w:eastAsia="Malgun Gothic" w:hAnsi="Arial" w:cs="Arial"/>
          <w:b/>
          <w:sz w:val="24"/>
          <w:lang w:val="en-US" w:eastAsia="ko-KR"/>
        </w:rPr>
        <w:t xml:space="preserve">Considerations on </w:t>
      </w:r>
      <w:r>
        <w:rPr>
          <w:rFonts w:ascii="Arial" w:eastAsia="Malgun Gothic" w:hAnsi="Arial" w:cs="Arial"/>
          <w:b/>
          <w:sz w:val="24"/>
          <w:lang w:val="en-US" w:eastAsia="ko-KR"/>
        </w:rPr>
        <w:t xml:space="preserve">FR2 </w:t>
      </w:r>
      <w:r w:rsidR="003862D2">
        <w:rPr>
          <w:rFonts w:ascii="Arial" w:eastAsia="Malgun Gothic" w:hAnsi="Arial" w:cs="Arial"/>
          <w:b/>
          <w:sz w:val="24"/>
          <w:lang w:val="en-US" w:eastAsia="ko-KR"/>
        </w:rPr>
        <w:t>SRS time mask for UL-MIMO TTs</w:t>
      </w:r>
    </w:p>
    <w:p w:rsidR="00C70095" w:rsidRPr="00E95DAE" w:rsidRDefault="00CC206E"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5.3.5.17</w:t>
      </w:r>
    </w:p>
    <w:p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rsidR="00E248C1" w:rsidRDefault="00905269" w:rsidP="00905269">
      <w:pPr>
        <w:pStyle w:val="Heading1"/>
        <w:ind w:left="0" w:firstLine="0"/>
      </w:pPr>
      <w:r>
        <w:t>1.</w:t>
      </w:r>
      <w:r>
        <w:tab/>
      </w:r>
      <w:r w:rsidR="00461E04">
        <w:t>Introduction</w:t>
      </w:r>
    </w:p>
    <w:p w:rsidR="00461E04" w:rsidRDefault="0025479E" w:rsidP="008F530B">
      <w:r>
        <w:t>At previous RAN5</w:t>
      </w:r>
      <w:r w:rsidR="002714F9">
        <w:t>#83 meeting we provided a contribution in [1] on introduction of SRS time mask for UL-MIMO.</w:t>
      </w:r>
      <w:r>
        <w:t xml:space="preserve"> </w:t>
      </w:r>
      <w:r w:rsidR="002714F9">
        <w:t xml:space="preserve">Furthermore, we included an editor’s note stating that the measurement uncertainty and test tolerance are FFS. </w:t>
      </w:r>
      <w:r w:rsidR="00025962">
        <w:t xml:space="preserve">With that being said, this contribution focus is on TS 38.101-2, </w:t>
      </w:r>
      <w:r w:rsidR="00461E04">
        <w:t>clause</w:t>
      </w:r>
      <w:r w:rsidR="002714F9">
        <w:t>s 6.3.3.6 and 6.3D.3 in [2] for SRS time mask for UL-M</w:t>
      </w:r>
      <w:r w:rsidR="00CE5A7A">
        <w:t>IMO requirements</w:t>
      </w:r>
      <w:r w:rsidR="002714F9">
        <w:t>.</w:t>
      </w:r>
      <w:r w:rsidR="00461E04">
        <w:t xml:space="preserve"> The requirements are as such:</w:t>
      </w:r>
    </w:p>
    <w:p w:rsidR="00461E04" w:rsidRDefault="00CE5A7A" w:rsidP="00461E04">
      <w:pPr>
        <w:ind w:left="720"/>
      </w:pPr>
      <w:r>
        <w:rPr>
          <w:noProof/>
          <w:lang w:val="en-US"/>
        </w:rPr>
        <mc:AlternateContent>
          <mc:Choice Requires="wps">
            <w:drawing>
              <wp:anchor distT="0" distB="0" distL="114300" distR="114300" simplePos="0" relativeHeight="251660288" behindDoc="0" locked="0" layoutInCell="1" allowOverlap="1" wp14:anchorId="0026AA42" wp14:editId="665E5C39">
                <wp:simplePos x="0" y="0"/>
                <wp:positionH relativeFrom="margin">
                  <wp:posOffset>260672</wp:posOffset>
                </wp:positionH>
                <wp:positionV relativeFrom="paragraph">
                  <wp:posOffset>34603</wp:posOffset>
                </wp:positionV>
                <wp:extent cx="5357495" cy="198911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357495" cy="1989117"/>
                        </a:xfrm>
                        <a:prstGeom prst="rect">
                          <a:avLst/>
                        </a:prstGeom>
                        <a:noFill/>
                        <a:ln w="6350">
                          <a:noFill/>
                        </a:ln>
                      </wps:spPr>
                      <wps:txbx>
                        <w:txbxContent>
                          <w:p w:rsidR="00CE5A7A" w:rsidRDefault="00CE5A7A" w:rsidP="00CE5A7A">
                            <w:pPr>
                              <w:tabs>
                                <w:tab w:val="left" w:pos="3690"/>
                              </w:tabs>
                            </w:pPr>
                            <w:r>
                              <w:t>In the case a single SRS transmission, the ON power is defined as the mean power over the symbol duration excluding any transient period. As defined in TS 38.101-2 [2], clause 6.3.3.6, Figure 6.3.3.6-1.</w:t>
                            </w:r>
                          </w:p>
                          <w:p w:rsidR="00CE5A7A" w:rsidRDefault="00CE5A7A" w:rsidP="00CE5A7A">
                            <w:pPr>
                              <w:tabs>
                                <w:tab w:val="left" w:pos="3690"/>
                              </w:tabs>
                            </w:pPr>
                            <w:r>
                              <w:t>In the case multiple consecutive SRS transmission, the ON power is defined as the mean power for each symbol duration excluding any transient period. As defined in TS 38.101-2 [2], clause 6.3.3.6, Figure 6.3.3.6-2.</w:t>
                            </w:r>
                          </w:p>
                          <w:p w:rsidR="00CE5A7A" w:rsidRDefault="00CE5A7A" w:rsidP="00CE5A7A">
                            <w:pPr>
                              <w:tabs>
                                <w:tab w:val="left" w:pos="3690"/>
                              </w:tabs>
                            </w:pPr>
                            <w:r>
                              <w:t>When power change between consecutive SRS transmission is required, then Figure 6.3.3.6-3 and Figure 6.3.3.6-4 in TS 38.101-2 [2], clause 6.3.3.6 apply.</w:t>
                            </w:r>
                          </w:p>
                          <w:p w:rsidR="00CE5A7A" w:rsidRPr="00617B38" w:rsidRDefault="00CE5A7A" w:rsidP="00CE5A7A">
                            <w:pPr>
                              <w:tabs>
                                <w:tab w:val="left" w:pos="3690"/>
                              </w:tabs>
                            </w:pPr>
                            <w:r w:rsidRPr="00617B38">
                              <w:t xml:space="preserve">For UE supporting UL-MIMO, the ON/OFF time mask requirements in </w:t>
                            </w:r>
                            <w:proofErr w:type="spellStart"/>
                            <w:r w:rsidRPr="00617B38">
                              <w:t>subclause</w:t>
                            </w:r>
                            <w:proofErr w:type="spellEnd"/>
                            <w:r w:rsidRPr="00617B38">
                              <w:t xml:space="preserve"> 6.3.3 apply. The requirements shall be met with the UL-MIMO configurations specified in Table 6.2D.1.3-3.</w:t>
                            </w:r>
                          </w:p>
                          <w:p w:rsidR="000F035A" w:rsidRPr="00461E04" w:rsidRDefault="000F035A" w:rsidP="00CE5A7A">
                            <w:pPr>
                              <w:tabs>
                                <w:tab w:val="left" w:pos="3690"/>
                              </w:tabs>
                            </w:pPr>
                          </w:p>
                          <w:p w:rsidR="000F035A" w:rsidRDefault="000F035A" w:rsidP="00CE5A7A">
                            <w:pPr>
                              <w:tabs>
                                <w:tab w:val="left" w:pos="369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026AA42" id="_x0000_t202" coordsize="21600,21600" o:spt="202" path="m,l,21600r21600,l21600,xe">
                <v:stroke joinstyle="miter"/>
                <v:path gradientshapeok="t" o:connecttype="rect"/>
              </v:shapetype>
              <v:shape id="Text Box 12" o:spid="_x0000_s1026" type="#_x0000_t202" style="position:absolute;left:0;text-align:left;margin-left:20.55pt;margin-top:2.7pt;width:421.85pt;height:156.6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" filled="f" stroked="f" strokeweight=".5pt">
                <v:textbox>
                  <w:txbxContent>
                    <w:p w:rsidR="00CE5A7A" w:rsidRDefault="00CE5A7A" w:rsidP="00CE5A7A">
                      <w:pPr>
                        <w:tabs>
                          <w:tab w:val="left" w:pos="3690"/>
                        </w:tabs>
                      </w:pPr>
                      <w:r>
                        <w:t>In the case a single SRS transmission, the ON power is defined as the mean power over the symbol duration excluding any transient period. As defined in TS 38.101-2 [2], clause 6.3.3.6, Figure 6.3.3.6-1.</w:t>
                      </w:r>
                    </w:p>
                    <w:p w:rsidR="00CE5A7A" w:rsidRDefault="00CE5A7A" w:rsidP="00CE5A7A">
                      <w:pPr>
                        <w:tabs>
                          <w:tab w:val="left" w:pos="3690"/>
                        </w:tabs>
                      </w:pPr>
                      <w:r>
                        <w:t>In the case multiple consecutive SRS transmission, the ON power is defined as the mean power for each symbol duration excluding any transient period. As defined in TS 38.101-2 [2], clause 6.3.3.6, Figure 6.3.3.6-2.</w:t>
                      </w:r>
                    </w:p>
                    <w:p w:rsidR="00CE5A7A" w:rsidRDefault="00CE5A7A" w:rsidP="00CE5A7A">
                      <w:pPr>
                        <w:tabs>
                          <w:tab w:val="left" w:pos="3690"/>
                        </w:tabs>
                      </w:pPr>
                      <w:r>
                        <w:t>When power change between consecutive SRS transmission is required, then Figure 6.3.3.6-3 and Figure 6.3.3.6-4 in TS 38.101-2 [2], clause 6.3.3.6 apply.</w:t>
                      </w:r>
                    </w:p>
                    <w:p w:rsidR="00CE5A7A" w:rsidRPr="00617B38" w:rsidRDefault="00CE5A7A" w:rsidP="00CE5A7A">
                      <w:pPr>
                        <w:tabs>
                          <w:tab w:val="left" w:pos="3690"/>
                        </w:tabs>
                      </w:pPr>
                      <w:r w:rsidRPr="00617B38">
                        <w:t xml:space="preserve">For UE supporting UL-MIMO, the ON/OFF time mask requirements in </w:t>
                      </w:r>
                      <w:proofErr w:type="spellStart"/>
                      <w:r w:rsidRPr="00617B38">
                        <w:t>subclause</w:t>
                      </w:r>
                      <w:proofErr w:type="spellEnd"/>
                      <w:r w:rsidRPr="00617B38">
                        <w:t xml:space="preserve"> 6.3.3 apply. The requirements shall be met with the UL-MIMO configurations specified in Table 6.2D.1.3-3.</w:t>
                      </w:r>
                    </w:p>
                    <w:p w:rsidR="000F035A" w:rsidRPr="00461E04" w:rsidRDefault="000F035A" w:rsidP="00CE5A7A">
                      <w:pPr>
                        <w:tabs>
                          <w:tab w:val="left" w:pos="3690"/>
                        </w:tabs>
                      </w:pPr>
                    </w:p>
                    <w:p w:rsidR="000F035A" w:rsidRDefault="000F035A" w:rsidP="00CE5A7A">
                      <w:pPr>
                        <w:tabs>
                          <w:tab w:val="left" w:pos="3690"/>
                        </w:tabs>
                      </w:pPr>
                    </w:p>
                  </w:txbxContent>
                </v:textbox>
                <w10:wrap anchorx="margin"/>
              </v:shape>
            </w:pict>
          </mc:Fallback>
        </mc:AlternateContent>
      </w:r>
      <w:r>
        <w:rPr>
          <w:noProof/>
          <w:lang w:val="en-US"/>
        </w:rPr>
        <mc:AlternateContent>
          <mc:Choice Requires="wps">
            <w:drawing>
              <wp:anchor distT="0" distB="0" distL="114300" distR="114300" simplePos="0" relativeHeight="251659264" behindDoc="0" locked="0" layoutInCell="1" allowOverlap="1" wp14:anchorId="43E499E8" wp14:editId="33F127F5">
                <wp:simplePos x="0" y="0"/>
                <wp:positionH relativeFrom="margin">
                  <wp:align>center</wp:align>
                </wp:positionH>
                <wp:positionV relativeFrom="paragraph">
                  <wp:posOffset>5080</wp:posOffset>
                </wp:positionV>
                <wp:extent cx="5452745" cy="2047875"/>
                <wp:effectExtent l="0" t="0" r="14605" b="28575"/>
                <wp:wrapNone/>
                <wp:docPr id="11" name="Rectangle 11"/>
                <wp:cNvGraphicFramePr/>
                <a:graphic xmlns:a="http://schemas.openxmlformats.org/drawingml/2006/main">
                  <a:graphicData uri="http://schemas.microsoft.com/office/word/2010/wordprocessingShape">
                    <wps:wsp>
                      <wps:cNvSpPr/>
                      <wps:spPr>
                        <a:xfrm>
                          <a:off x="0" y="0"/>
                          <a:ext cx="5452745" cy="20478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F035A" w:rsidRPr="00461E04" w:rsidRDefault="000F035A"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499E8" id="Rectangle 11" o:spid="_x0000_s1027" style="position:absolute;left:0;text-align:left;margin-left:0;margin-top:.4pt;width:429.35pt;height:161.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" fillcolor="#d8d8d8 [2732]" strokecolor="#d8d8d8 [2732]" strokeweight="1pt">
                <v:textbox>
                  <w:txbxContent>
                    <w:p w:rsidR="000F035A" w:rsidRPr="00461E04" w:rsidRDefault="000F035A" w:rsidP="00461E04">
                      <w:pPr>
                        <w:jc w:val="center"/>
                      </w:pPr>
                    </w:p>
                  </w:txbxContent>
                </v:textbox>
                <w10:wrap anchorx="margin"/>
              </v:rect>
            </w:pict>
          </mc:Fallback>
        </mc:AlternateContent>
      </w:r>
    </w:p>
    <w:p w:rsidR="00461E04" w:rsidRDefault="00461E04" w:rsidP="00461E04">
      <w:pPr>
        <w:ind w:left="720"/>
      </w:pPr>
    </w:p>
    <w:p w:rsidR="00461E04" w:rsidRDefault="00461E04" w:rsidP="00461E04">
      <w:pPr>
        <w:ind w:left="720"/>
      </w:pPr>
    </w:p>
    <w:p w:rsidR="00461E04" w:rsidRDefault="00461E04" w:rsidP="008F530B"/>
    <w:p w:rsidR="00461E04" w:rsidRDefault="00461E04" w:rsidP="008F530B"/>
    <w:p w:rsidR="00461E04" w:rsidRDefault="00461E04" w:rsidP="008F530B"/>
    <w:p w:rsidR="00A32E39" w:rsidRDefault="00A32E39" w:rsidP="008F530B"/>
    <w:p w:rsidR="00CE5A7A" w:rsidRDefault="00CE5A7A" w:rsidP="008F530B"/>
    <w:p w:rsidR="00CE5A7A" w:rsidRDefault="00CE5A7A" w:rsidP="008F530B"/>
    <w:p w:rsidR="008F530B" w:rsidRPr="008F530B" w:rsidRDefault="00461E04" w:rsidP="008F530B">
      <w:r w:rsidRPr="00461E04">
        <w:t xml:space="preserve">In this contribution, we </w:t>
      </w:r>
      <w:r w:rsidR="005C312D">
        <w:t xml:space="preserve">provide our understanding of </w:t>
      </w:r>
      <w:r w:rsidR="00CE5A7A">
        <w:t>SRS time mask for UL-MIMO requirements, measurement uncertainty values and test tolerance values</w:t>
      </w:r>
      <w:r w:rsidRPr="00461E04">
        <w:t xml:space="preserve">. </w:t>
      </w:r>
    </w:p>
    <w:p w:rsidR="00B8534D" w:rsidRDefault="000D3002" w:rsidP="002714F9">
      <w:pPr>
        <w:pStyle w:val="Heading1"/>
      </w:pPr>
      <w:r>
        <w:t>2</w:t>
      </w:r>
      <w:r w:rsidR="00B517B1">
        <w:t>.</w:t>
      </w:r>
      <w:r w:rsidR="00B517B1">
        <w:tab/>
      </w:r>
      <w:r w:rsidR="004E75D8">
        <w:t xml:space="preserve">SRS </w:t>
      </w:r>
      <w:r w:rsidR="002714F9">
        <w:t>Core Requirements</w:t>
      </w:r>
    </w:p>
    <w:p w:rsidR="00380814" w:rsidRDefault="00C96606" w:rsidP="002A6ACC">
      <w:r>
        <w:t xml:space="preserve">We provide some of the physical channels and modulation requirements as described in [3]. </w:t>
      </w:r>
      <w:r w:rsidR="002A6ACC">
        <w:t>A UE can be configured with up to four bandwidth parts in the uplink with a single uplink bandwidth part being active at a given time. For an active cell, the UE shall not transmit SRS outside an active bandwidth part.</w:t>
      </w:r>
    </w:p>
    <w:p w:rsidR="00380814" w:rsidRDefault="00380814" w:rsidP="002A6ACC">
      <w:r>
        <w:t>An uplink physical signal is used by the physical layer but does not carry information originating from higher layers. The following uplink physical signs are defined:</w:t>
      </w:r>
    </w:p>
    <w:p w:rsidR="00380814" w:rsidRDefault="00380814" w:rsidP="00380814">
      <w:pPr>
        <w:pStyle w:val="ListParagraph"/>
        <w:numPr>
          <w:ilvl w:val="0"/>
          <w:numId w:val="45"/>
        </w:numPr>
      </w:pPr>
      <w:r>
        <w:t>Demodulation reference signals, DM-RS,</w:t>
      </w:r>
    </w:p>
    <w:p w:rsidR="00380814" w:rsidRDefault="00380814" w:rsidP="00380814">
      <w:pPr>
        <w:pStyle w:val="ListParagraph"/>
        <w:numPr>
          <w:ilvl w:val="0"/>
          <w:numId w:val="45"/>
        </w:numPr>
      </w:pPr>
      <w:r>
        <w:t>Phase-tracking reference signals, PT-RS,</w:t>
      </w:r>
    </w:p>
    <w:p w:rsidR="00380814" w:rsidRDefault="00380814" w:rsidP="00380814">
      <w:pPr>
        <w:pStyle w:val="ListParagraph"/>
        <w:numPr>
          <w:ilvl w:val="0"/>
          <w:numId w:val="45"/>
        </w:numPr>
      </w:pPr>
      <w:r>
        <w:t>Sounding reference signal, SRS</w:t>
      </w:r>
    </w:p>
    <w:p w:rsidR="00380814" w:rsidRDefault="00380814" w:rsidP="00E71D41">
      <w:r>
        <w:t xml:space="preserve">An SRS resource is configured by the </w:t>
      </w:r>
      <w:r w:rsidRPr="00380814">
        <w:rPr>
          <w:i/>
        </w:rPr>
        <w:t>SRS-Resource</w:t>
      </w:r>
      <w:r>
        <w:t xml:space="preserve"> IE and consists of</w:t>
      </w:r>
    </w:p>
    <w:p w:rsidR="00380814" w:rsidRDefault="00380814" w:rsidP="00380814">
      <w:pPr>
        <w:pStyle w:val="B1"/>
        <w:rPr>
          <w:rFonts w:eastAsia="Malgun Gothic"/>
        </w:rPr>
      </w:pPr>
      <w:r>
        <w:rPr>
          <w:rFonts w:eastAsia="Malgun Gothic"/>
        </w:rPr>
        <w:t>-</w:t>
      </w:r>
      <w:r>
        <w:rPr>
          <w:rFonts w:eastAsia="Malgun Gothic"/>
        </w:rPr>
        <w:tab/>
      </w:r>
      <w:r w:rsidRPr="007F605C">
        <w:rPr>
          <w:rFonts w:eastAsia="Malgun Gothic"/>
          <w:position w:val="-14"/>
        </w:rPr>
        <w:object w:dxaOrig="1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22pt" o:ole="">
            <v:imagedata r:id="rId6" o:title=""/>
          </v:shape>
          <o:OLEObject Type="Embed" ProgID="Equation.3" ShapeID="_x0000_i1025" DrawAspect="Content" ObjectID="_1627381867" r:id="rId7"/>
        </w:object>
      </w:r>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t>
      </w:r>
      <w:r>
        <w:rPr>
          <w:rFonts w:eastAsia="Malgun Gothic"/>
        </w:rPr>
        <w:lastRenderedPageBreak/>
        <w:t xml:space="preserve">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rsidR="00380814" w:rsidRDefault="00380814" w:rsidP="00380814">
      <w:pPr>
        <w:pStyle w:val="B1"/>
        <w:rPr>
          <w:rFonts w:eastAsia="Malgun Gothic"/>
        </w:rPr>
      </w:pPr>
      <w:r>
        <w:rPr>
          <w:rFonts w:eastAsia="Malgun Gothic"/>
        </w:rPr>
        <w:t>-</w:t>
      </w:r>
      <w:r>
        <w:rPr>
          <w:rFonts w:eastAsia="Malgun Gothic"/>
        </w:rPr>
        <w:tab/>
      </w:r>
      <w:r w:rsidRPr="007F605C">
        <w:rPr>
          <w:rFonts w:eastAsia="Malgun Gothic"/>
          <w:position w:val="-14"/>
        </w:rPr>
        <w:object w:dxaOrig="1240" w:dyaOrig="380">
          <v:shape id="_x0000_i1026" type="#_x0000_t75" style="width:64.5pt;height:22pt" o:ole="">
            <v:imagedata r:id="rId8" o:title=""/>
          </v:shape>
          <o:OLEObject Type="Embed" ProgID="Equation.3" ShapeID="_x0000_i1026" DrawAspect="Content" ObjectID="_1627381868" r:id="rId9"/>
        </w:object>
      </w:r>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rsidR="00380814" w:rsidRDefault="00380814" w:rsidP="00380814">
      <w:pPr>
        <w:pStyle w:val="B1"/>
        <w:rPr>
          <w:rFonts w:eastAsia="Malgun Gothic"/>
        </w:rPr>
      </w:pPr>
      <w:r>
        <w:rPr>
          <w:rFonts w:eastAsia="Malgun Gothic"/>
        </w:rPr>
        <w:t>-</w:t>
      </w:r>
      <w:r>
        <w:rPr>
          <w:rFonts w:eastAsia="Malgun Gothic"/>
        </w:rPr>
        <w:tab/>
      </w:r>
      <w:r w:rsidRPr="00950AC6">
        <w:rPr>
          <w:position w:val="-10"/>
        </w:rPr>
        <w:object w:dxaOrig="200" w:dyaOrig="300">
          <v:shape id="_x0000_i1027" type="#_x0000_t75" style="width:7.5pt;height:13.5pt" o:ole="">
            <v:imagedata r:id="rId10" o:title=""/>
          </v:shape>
          <o:OLEObject Type="Embed" ProgID="Equation.3" ShapeID="_x0000_i1027" DrawAspect="Content" ObjectID="_1627381869" r:id="rId11"/>
        </w:object>
      </w:r>
      <w:r>
        <w:t xml:space="preserve">, </w:t>
      </w:r>
      <w:r>
        <w:rPr>
          <w:rFonts w:eastAsia="Malgun Gothic"/>
        </w:rPr>
        <w:t xml:space="preserve">the starting position in the time domain given by </w:t>
      </w:r>
      <w:r w:rsidRPr="009F017C">
        <w:rPr>
          <w:rFonts w:eastAsia="Malgun Gothic"/>
          <w:position w:val="-14"/>
        </w:rPr>
        <w:object w:dxaOrig="1719" w:dyaOrig="380">
          <v:shape id="_x0000_i1028" type="#_x0000_t75" style="width:85.5pt;height:22pt" o:ole="">
            <v:imagedata r:id="rId12" o:title=""/>
          </v:shape>
          <o:OLEObject Type="Embed" ProgID="Equation.3" ShapeID="_x0000_i1028" DrawAspect="Content" ObjectID="_1627381870" r:id="rId13"/>
        </w:object>
      </w:r>
      <w:r>
        <w:rPr>
          <w:rFonts w:eastAsia="Malgun Gothic"/>
        </w:rPr>
        <w:t xml:space="preserve"> where the offset </w:t>
      </w:r>
      <w:r w:rsidRPr="009F017C">
        <w:rPr>
          <w:rFonts w:eastAsia="Malgun Gothic"/>
          <w:position w:val="-10"/>
        </w:rPr>
        <w:object w:dxaOrig="1400" w:dyaOrig="300">
          <v:shape id="_x0000_i1029" type="#_x0000_t75" style="width:1in;height:13.5pt" o:ole="">
            <v:imagedata r:id="rId14" o:title=""/>
          </v:shape>
          <o:OLEObject Type="Embed" ProgID="Equation.3" ShapeID="_x0000_i1029" DrawAspect="Content" ObjectID="_1627381871" r:id="rId15"/>
        </w:object>
      </w:r>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rsidR="00380814" w:rsidRDefault="00380814" w:rsidP="00380814">
      <w:pPr>
        <w:pStyle w:val="B1"/>
      </w:pPr>
      <w:r>
        <w:rPr>
          <w:rFonts w:eastAsia="Malgun Gothic"/>
        </w:rPr>
        <w:t>-</w:t>
      </w:r>
      <w:r>
        <w:rPr>
          <w:rFonts w:eastAsia="Malgun Gothic"/>
        </w:rPr>
        <w:tab/>
      </w:r>
      <w:r w:rsidRPr="00024226">
        <w:rPr>
          <w:position w:val="-10"/>
        </w:rPr>
        <w:object w:dxaOrig="240" w:dyaOrig="300">
          <v:shape id="_x0000_i1030" type="#_x0000_t75" style="width:13.5pt;height:13.5pt" o:ole="">
            <v:imagedata r:id="rId16" o:title=""/>
          </v:shape>
          <o:OLEObject Type="Embed" ProgID="Equation.3" ShapeID="_x0000_i1030" DrawAspect="Content" ObjectID="_1627381872" r:id="rId17"/>
        </w:object>
      </w:r>
      <w:r>
        <w:t>, the frequency-domain starting position of the sounding reference signal</w:t>
      </w:r>
    </w:p>
    <w:p w:rsidR="00380814" w:rsidRDefault="00380814" w:rsidP="00380814">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v:shape id="_x0000_i1031" type="#_x0000_t75" style="width:21.5pt;height:15pt" o:ole="">
            <v:imagedata r:id="rId18" o:title=""/>
          </v:shape>
          <o:OLEObject Type="Embed" ProgID="Equation.3" ShapeID="_x0000_i1031" DrawAspect="Content" ObjectID="_1627381873" r:id="rId19"/>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v:shape id="_x0000_i1032" type="#_x0000_t75" style="width:25pt;height:15pt" o:ole="">
            <v:imagedata r:id="rId20" o:title=""/>
          </v:shape>
          <o:OLEObject Type="Embed" ProgID="Equation.3" ShapeID="_x0000_i1032" DrawAspect="Content" ObjectID="_1627381874" r:id="rId21"/>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proofErr w:type="spellEnd"/>
      <w:r>
        <w:rPr>
          <w:i/>
        </w:rPr>
        <w:t>-sp</w:t>
      </w:r>
      <w:r>
        <w:t>. Candidate slots in which the configured SRS resource may be used for SRS transmission are the slots satisfying</w:t>
      </w:r>
    </w:p>
    <w:p w:rsidR="00380814" w:rsidRDefault="00380814" w:rsidP="00380814">
      <w:pPr>
        <w:pStyle w:val="EQ"/>
        <w:jc w:val="center"/>
        <w:rPr>
          <w:rFonts w:eastAsia="MS Mincho" w:cs="Arial"/>
          <w:lang w:val="pt-BR" w:eastAsia="ja-JP"/>
        </w:rPr>
      </w:pPr>
      <w:r w:rsidRPr="00DB4391">
        <w:rPr>
          <w:rFonts w:eastAsia="MS Mincho" w:cs="Arial"/>
          <w:position w:val="-14"/>
          <w:lang w:val="pt-BR" w:eastAsia="ja-JP"/>
        </w:rPr>
        <w:object w:dxaOrig="3159" w:dyaOrig="380">
          <v:shape id="_x0000_i1033" type="#_x0000_t75" style="width:158.5pt;height:18.5pt" o:ole="">
            <v:imagedata r:id="rId22" o:title=""/>
          </v:shape>
          <o:OLEObject Type="Embed" ProgID="Equation.3" ShapeID="_x0000_i1033" DrawAspect="Content" ObjectID="_1627381875" r:id="rId23"/>
        </w:object>
      </w:r>
    </w:p>
    <w:p w:rsidR="00380814" w:rsidRDefault="00380814" w:rsidP="00E71D41">
      <w:pPr>
        <w:rPr>
          <w:color w:val="000000"/>
        </w:rPr>
      </w:pPr>
      <w:r>
        <w:rPr>
          <w:color w:val="000000"/>
        </w:rPr>
        <w:t>SRS is transmitted as described in TS 38.213 [</w:t>
      </w:r>
      <w:r w:rsidR="003134E1">
        <w:rPr>
          <w:color w:val="000000"/>
        </w:rPr>
        <w:t>4</w:t>
      </w:r>
      <w:r>
        <w:rPr>
          <w:color w:val="000000"/>
        </w:rPr>
        <w:t>],</w:t>
      </w:r>
      <w:r w:rsidR="003134E1">
        <w:rPr>
          <w:color w:val="000000"/>
        </w:rPr>
        <w:t xml:space="preserve"> </w:t>
      </w:r>
      <w:r>
        <w:rPr>
          <w:color w:val="000000"/>
        </w:rPr>
        <w:t>clause 11.1.</w:t>
      </w:r>
    </w:p>
    <w:p w:rsidR="00824E89" w:rsidRDefault="00824E89" w:rsidP="00824E89">
      <w:r>
        <w:rPr>
          <w:color w:val="000000"/>
        </w:rPr>
        <w:t xml:space="preserve">Uplink power control determines a power for SRS transmission. </w:t>
      </w:r>
      <w:r>
        <w:rPr>
          <w:iCs/>
        </w:rPr>
        <w:t xml:space="preserve"> </w:t>
      </w:r>
      <w:r w:rsidR="002714F9">
        <w:t xml:space="preserve">For </w:t>
      </w:r>
      <w:r w:rsidR="00E71D41">
        <w:t xml:space="preserve">SRS requirements, </w:t>
      </w:r>
      <w:r>
        <w:rPr>
          <w:lang w:eastAsia="zh-CN"/>
        </w:rPr>
        <w:t>a</w:t>
      </w:r>
      <w:r w:rsidRPr="00B916EC">
        <w:rPr>
          <w:lang w:eastAsia="zh-CN"/>
        </w:rPr>
        <w:t xml:space="preserve"> </w:t>
      </w:r>
      <w:r>
        <w:rPr>
          <w:lang w:eastAsia="zh-CN"/>
        </w:rPr>
        <w:t xml:space="preserve">UE splits a </w:t>
      </w:r>
      <w:r w:rsidRPr="00B916EC">
        <w:rPr>
          <w:lang w:eastAsia="zh-CN"/>
        </w:rPr>
        <w:t xml:space="preserve">linear value </w:t>
      </w:r>
      <w:r w:rsidRPr="00B916EC">
        <w:rPr>
          <w:iCs/>
          <w:position w:val="-12"/>
        </w:rPr>
        <w:object w:dxaOrig="1300" w:dyaOrig="360">
          <v:shape id="_x0000_i1034" type="#_x0000_t75" style="width:64.5pt;height:18.5pt" o:ole="">
            <v:imagedata r:id="rId24" o:title=""/>
          </v:shape>
          <o:OLEObject Type="Embed" ProgID="Equation.3" ShapeID="_x0000_i1034" DrawAspect="Content" ObjectID="_1627381876" r:id="rId25"/>
        </w:object>
      </w:r>
      <w:r w:rsidRPr="00B916EC">
        <w:t xml:space="preserve"> </w:t>
      </w:r>
      <w:r w:rsidRPr="00B916EC">
        <w:rPr>
          <w:lang w:eastAsia="zh-CN"/>
        </w:rPr>
        <w:t>of the transmit power</w:t>
      </w:r>
      <w:r w:rsidRPr="00B916EC">
        <w:t xml:space="preserve"> </w:t>
      </w:r>
      <w:r w:rsidRPr="00B916EC">
        <w:rPr>
          <w:iCs/>
          <w:position w:val="-12"/>
        </w:rPr>
        <w:object w:dxaOrig="1300" w:dyaOrig="320">
          <v:shape id="_x0000_i1035" type="#_x0000_t75" style="width:64.5pt;height:17pt" o:ole="">
            <v:imagedata r:id="rId26" o:title=""/>
          </v:shape>
          <o:OLEObject Type="Embed" ProgID="Equation.3" ShapeID="_x0000_i1035" DrawAspect="Content" ObjectID="_1627381877" r:id="rId27"/>
        </w:object>
      </w:r>
      <w:r>
        <w:rPr>
          <w:iCs/>
        </w:rPr>
        <w:t xml:space="preserve"> </w:t>
      </w:r>
      <w:r>
        <w:rPr>
          <w:lang w:eastAsia="zh-CN"/>
        </w:rPr>
        <w:t xml:space="preserve">on active </w:t>
      </w:r>
      <w:r>
        <w:rPr>
          <w:lang w:val="en-US"/>
        </w:rPr>
        <w:t xml:space="preserve">UL BWP </w:t>
      </w:r>
      <w:r w:rsidRPr="00425377">
        <w:rPr>
          <w:iCs/>
          <w:position w:val="-6"/>
        </w:rPr>
        <w:object w:dxaOrig="180" w:dyaOrig="260">
          <v:shape id="_x0000_i1036" type="#_x0000_t75" style="width:14.5pt;height:14.5pt" o:ole="">
            <v:imagedata r:id="rId28" o:title=""/>
          </v:shape>
          <o:OLEObject Type="Embed" ProgID="Equation.3" ShapeID="_x0000_i1036" DrawAspect="Content" ObjectID="_1627381878" r:id="rId29"/>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037" type="#_x0000_t75" style="width:14.5pt;height:14.5pt" o:ole="">
            <v:imagedata r:id="rId30" o:title=""/>
          </v:shape>
          <o:OLEObject Type="Embed" ProgID="Equation.3" ShapeID="_x0000_i1037" DrawAspect="Content" ObjectID="_1627381879" r:id="rId31"/>
        </w:object>
      </w:r>
      <w:r w:rsidRPr="00B916EC">
        <w:rPr>
          <w:iCs/>
          <w:lang w:val="en-US"/>
        </w:rPr>
        <w:t xml:space="preserve"> </w:t>
      </w:r>
      <w:r>
        <w:t>of serving</w:t>
      </w:r>
      <w:r w:rsidRPr="00B916EC">
        <w:t xml:space="preserve"> cell </w:t>
      </w:r>
      <w:r w:rsidRPr="00B916EC">
        <w:rPr>
          <w:iCs/>
          <w:position w:val="-6"/>
        </w:rPr>
        <w:object w:dxaOrig="160" w:dyaOrig="200">
          <v:shape id="_x0000_i1038" type="#_x0000_t75" style="width:10pt;height:11.5pt" o:ole="">
            <v:imagedata r:id="rId32" o:title=""/>
          </v:shape>
          <o:OLEObject Type="Embed" ProgID="Equation.3" ShapeID="_x0000_i1038" DrawAspect="Content" ObjectID="_1627381880" r:id="rId33"/>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rsidR="00FF1ED4" w:rsidRPr="00B916EC" w:rsidRDefault="00FF1ED4" w:rsidP="00FF1ED4">
      <w:r w:rsidRPr="00B916EC">
        <w:t xml:space="preserve">If a UE transmits SRS on </w:t>
      </w:r>
      <w:r>
        <w:t xml:space="preserve">active </w:t>
      </w:r>
      <w:r>
        <w:rPr>
          <w:lang w:val="en-US"/>
        </w:rPr>
        <w:t xml:space="preserve">UL BWP </w:t>
      </w:r>
      <w:r w:rsidRPr="00425377">
        <w:rPr>
          <w:iCs/>
          <w:position w:val="-6"/>
        </w:rPr>
        <w:object w:dxaOrig="180" w:dyaOrig="260">
          <v:shape id="_x0000_i1039" type="#_x0000_t75" style="width:14.5pt;height:14.5pt" o:ole="">
            <v:imagedata r:id="rId28" o:title=""/>
          </v:shape>
          <o:OLEObject Type="Embed" ProgID="Equation.3" ShapeID="_x0000_i1039" DrawAspect="Content" ObjectID="_1627381881" r:id="rId34"/>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040" type="#_x0000_t75" style="width:14.5pt;height:14.5pt" o:ole="">
            <v:imagedata r:id="rId30" o:title=""/>
          </v:shape>
          <o:OLEObject Type="Embed" ProgID="Equation.3" ShapeID="_x0000_i1040" DrawAspect="Content" ObjectID="_1627381882" r:id="rId35"/>
        </w:object>
      </w:r>
      <w:r w:rsidRPr="00B916EC">
        <w:rPr>
          <w:iCs/>
        </w:rPr>
        <w:t xml:space="preserve"> of</w:t>
      </w:r>
      <w:r w:rsidRPr="00B916EC">
        <w:t xml:space="preserve"> serving cell </w:t>
      </w:r>
      <w:r w:rsidRPr="00B916EC">
        <w:rPr>
          <w:iCs/>
          <w:position w:val="-6"/>
        </w:rPr>
        <w:object w:dxaOrig="160" w:dyaOrig="200">
          <v:shape id="_x0000_i1041" type="#_x0000_t75" style="width:10pt;height:11.5pt" o:ole="">
            <v:imagedata r:id="rId32" o:title=""/>
          </v:shape>
          <o:OLEObject Type="Embed" ProgID="Equation.3" ShapeID="_x0000_i1041" DrawAspect="Content" ObjectID="_1627381883" r:id="rId36"/>
        </w:object>
      </w:r>
      <w:r w:rsidRPr="00B916EC">
        <w:rPr>
          <w:iCs/>
        </w:rPr>
        <w:t xml:space="preserve"> using </w:t>
      </w:r>
      <w:r w:rsidRPr="00B916EC">
        <w:t xml:space="preserve">SRS power control adjustment state with index </w:t>
      </w:r>
      <w:r w:rsidRPr="00B916EC">
        <w:rPr>
          <w:iCs/>
          <w:position w:val="-6"/>
        </w:rPr>
        <w:object w:dxaOrig="139" w:dyaOrig="240">
          <v:shape id="_x0000_i1042" type="#_x0000_t75" style="width:7.5pt;height:14.5pt" o:ole="">
            <v:imagedata r:id="rId37" o:title=""/>
          </v:shape>
          <o:OLEObject Type="Embed" ProgID="Equation.3" ShapeID="_x0000_i1042" DrawAspect="Content" ObjectID="_1627381884" r:id="rId38"/>
        </w:object>
      </w:r>
      <w:r w:rsidRPr="00B916EC">
        <w:t>, the UE determine</w:t>
      </w:r>
      <w:r>
        <w:t>s</w:t>
      </w:r>
      <w:r w:rsidRPr="00B916EC">
        <w:t xml:space="preserve"> the SRS transmission power </w:t>
      </w:r>
      <w:r w:rsidRPr="00B916EC">
        <w:rPr>
          <w:iCs/>
          <w:position w:val="-12"/>
        </w:rPr>
        <w:object w:dxaOrig="1300" w:dyaOrig="320">
          <v:shape id="_x0000_i1043" type="#_x0000_t75" style="width:66pt;height:17pt" o:ole="">
            <v:imagedata r:id="rId26" o:title=""/>
          </v:shape>
          <o:OLEObject Type="Embed" ProgID="Equation.3" ShapeID="_x0000_i1043" DrawAspect="Content" ObjectID="_1627381885" r:id="rId39"/>
        </w:object>
      </w:r>
      <w:r w:rsidRPr="00B916EC">
        <w:t xml:space="preserve"> in SRS transmission </w:t>
      </w:r>
      <w:r>
        <w:t>occasion</w:t>
      </w:r>
      <w:r w:rsidRPr="00B916EC">
        <w:t xml:space="preserve"> </w:t>
      </w:r>
      <w:r w:rsidRPr="00B916EC">
        <w:rPr>
          <w:iCs/>
          <w:position w:val="-6"/>
        </w:rPr>
        <w:object w:dxaOrig="139" w:dyaOrig="240">
          <v:shape id="_x0000_i1044" type="#_x0000_t75" style="width:7.5pt;height:14.5pt" o:ole="">
            <v:imagedata r:id="rId40" o:title=""/>
          </v:shape>
          <o:OLEObject Type="Embed" ProgID="Equation.3" ShapeID="_x0000_i1044" DrawAspect="Content" ObjectID="_1627381886" r:id="rId41"/>
        </w:object>
      </w:r>
      <w:r w:rsidRPr="00B916EC">
        <w:rPr>
          <w:iCs/>
        </w:rPr>
        <w:t xml:space="preserve"> </w:t>
      </w:r>
      <w:r w:rsidRPr="00B916EC">
        <w:t xml:space="preserve">as </w:t>
      </w:r>
    </w:p>
    <w:p w:rsidR="00FF1ED4" w:rsidRPr="00B916EC" w:rsidRDefault="00FF1ED4" w:rsidP="00FF1ED4">
      <w:pPr>
        <w:pStyle w:val="EQ"/>
        <w:jc w:val="center"/>
      </w:pPr>
      <w:r w:rsidRPr="00B916EC">
        <w:rPr>
          <w:position w:val="-32"/>
        </w:rPr>
        <w:object w:dxaOrig="8380" w:dyaOrig="740">
          <v:shape id="_x0000_i1045" type="#_x0000_t75" style="width:417.5pt;height:36.5pt" o:ole="">
            <v:imagedata r:id="rId42" o:title=""/>
          </v:shape>
          <o:OLEObject Type="Embed" ProgID="Equation.3" ShapeID="_x0000_i1045" DrawAspect="Content" ObjectID="_1627381887" r:id="rId43"/>
        </w:object>
      </w:r>
      <w:r w:rsidRPr="00B916EC">
        <w:t xml:space="preserve"> [dBm]</w:t>
      </w:r>
    </w:p>
    <w:p w:rsidR="002714F9" w:rsidRPr="00A00F22" w:rsidRDefault="00FF1ED4" w:rsidP="002714F9">
      <w:r>
        <w:t>The details for the parameters can be found in TS 38.213 [4], clause 7.3.1.</w:t>
      </w:r>
    </w:p>
    <w:p w:rsidR="00A16C44" w:rsidRDefault="004D64BB" w:rsidP="00A16C44">
      <w:pPr>
        <w:pStyle w:val="Heading1"/>
      </w:pPr>
      <w:r>
        <w:t>3</w:t>
      </w:r>
      <w:r w:rsidR="00B517B1">
        <w:t>.</w:t>
      </w:r>
      <w:r w:rsidR="00B517B1">
        <w:tab/>
      </w:r>
      <w:r w:rsidR="002714F9">
        <w:t xml:space="preserve">Design of FR2 SRS time mask for UL-MIMO Test </w:t>
      </w:r>
      <w:r w:rsidR="00A16C44">
        <w:t>Tolerance Settings</w:t>
      </w:r>
    </w:p>
    <w:p w:rsidR="000033CD" w:rsidRDefault="0087209D" w:rsidP="000033CD">
      <w:r>
        <w:t xml:space="preserve">For the transmit OFF power test, </w:t>
      </w:r>
      <w:r w:rsidR="00073AF1">
        <w:t>the requirements for maximum allowed EIRP OFF power is provided in TS 38.101-2, clause 6.3.3.1 [2].</w:t>
      </w:r>
    </w:p>
    <w:p w:rsidR="00AD4DF0" w:rsidRDefault="00AD4DF0" w:rsidP="000033CD">
      <w:pPr>
        <w:rPr>
          <w:color w:val="FF0000"/>
        </w:rPr>
      </w:pPr>
      <w:r w:rsidRPr="00AD4DF0">
        <w:rPr>
          <w:color w:val="FF0000"/>
        </w:rPr>
        <w:t>-</w:t>
      </w:r>
      <w:r w:rsidR="00E23C05">
        <w:rPr>
          <w:color w:val="FF0000"/>
        </w:rPr>
        <w:t>-------------------------</w:t>
      </w:r>
      <w:r w:rsidRPr="00AD4DF0">
        <w:rPr>
          <w:color w:val="FF0000"/>
        </w:rPr>
        <w:t>---</w:t>
      </w:r>
      <w:r w:rsidR="00E23C05">
        <w:rPr>
          <w:color w:val="FF0000"/>
        </w:rPr>
        <w:t>----------</w:t>
      </w:r>
      <w:r w:rsidRPr="00AD4DF0">
        <w:rPr>
          <w:color w:val="FF0000"/>
        </w:rPr>
        <w:t>----Excerpt</w:t>
      </w:r>
      <w:r w:rsidR="00AC1548">
        <w:rPr>
          <w:color w:val="FF0000"/>
        </w:rPr>
        <w:t xml:space="preserve"> from TS 38.101-2</w:t>
      </w:r>
      <w:r w:rsidRPr="00AD4DF0">
        <w:rPr>
          <w:color w:val="FF0000"/>
        </w:rPr>
        <w:t xml:space="preserve"> </w:t>
      </w:r>
      <w:r w:rsidR="00E23C05">
        <w:rPr>
          <w:color w:val="FF0000"/>
        </w:rPr>
        <w:t>start</w:t>
      </w:r>
      <w:r w:rsidRPr="00AD4DF0">
        <w:rPr>
          <w:color w:val="FF0000"/>
        </w:rPr>
        <w:t xml:space="preserve"> -----------</w:t>
      </w:r>
      <w:r w:rsidR="00E23C05">
        <w:rPr>
          <w:color w:val="FF0000"/>
        </w:rPr>
        <w:t>-</w:t>
      </w:r>
      <w:r w:rsidRPr="00AD4DF0">
        <w:rPr>
          <w:color w:val="FF0000"/>
        </w:rPr>
        <w:t>-----------------------------</w:t>
      </w:r>
    </w:p>
    <w:p w:rsidR="00073AF1" w:rsidRPr="00073AF1" w:rsidRDefault="00073AF1" w:rsidP="00073AF1">
      <w:pPr>
        <w:pStyle w:val="Heading3"/>
        <w:rPr>
          <w:highlight w:val="lightGray"/>
        </w:rPr>
      </w:pPr>
      <w:bookmarkStart w:id="0" w:name="_Toc5266514"/>
      <w:r w:rsidRPr="00073AF1">
        <w:rPr>
          <w:highlight w:val="lightGray"/>
        </w:rPr>
        <w:t>6.3.3</w:t>
      </w:r>
      <w:r w:rsidRPr="00073AF1">
        <w:rPr>
          <w:highlight w:val="lightGray"/>
        </w:rPr>
        <w:tab/>
        <w:t>Transmit ON/OFF time mask</w:t>
      </w:r>
      <w:bookmarkEnd w:id="0"/>
    </w:p>
    <w:p w:rsidR="00073AF1" w:rsidRPr="00073AF1" w:rsidRDefault="00073AF1" w:rsidP="00073AF1">
      <w:pPr>
        <w:pStyle w:val="Heading4"/>
        <w:rPr>
          <w:highlight w:val="lightGray"/>
        </w:rPr>
      </w:pPr>
      <w:bookmarkStart w:id="1" w:name="_Toc5266515"/>
      <w:r w:rsidRPr="00073AF1">
        <w:rPr>
          <w:highlight w:val="lightGray"/>
        </w:rPr>
        <w:t>6.3.3.1</w:t>
      </w:r>
      <w:r w:rsidRPr="00073AF1">
        <w:rPr>
          <w:highlight w:val="lightGray"/>
        </w:rPr>
        <w:tab/>
        <w:t>General</w:t>
      </w:r>
      <w:bookmarkEnd w:id="1"/>
    </w:p>
    <w:p w:rsidR="00073AF1" w:rsidRPr="00073AF1" w:rsidRDefault="00073AF1" w:rsidP="00073AF1">
      <w:pPr>
        <w:rPr>
          <w:highlight w:val="lightGray"/>
        </w:rPr>
      </w:pPr>
      <w:r w:rsidRPr="00073AF1">
        <w:rPr>
          <w:highlight w:val="lightGray"/>
        </w:rPr>
        <w:t>The transmit ON/OFF time mask defines the transient period(s) allowed</w:t>
      </w:r>
    </w:p>
    <w:p w:rsidR="00073AF1" w:rsidRPr="00073AF1" w:rsidRDefault="00073AF1" w:rsidP="00073AF1">
      <w:pPr>
        <w:pStyle w:val="B1"/>
        <w:rPr>
          <w:highlight w:val="lightGray"/>
        </w:rPr>
      </w:pPr>
      <w:r w:rsidRPr="00073AF1">
        <w:rPr>
          <w:highlight w:val="lightGray"/>
        </w:rPr>
        <w:t>-</w:t>
      </w:r>
      <w:r w:rsidRPr="00073AF1">
        <w:rPr>
          <w:highlight w:val="lightGray"/>
        </w:rPr>
        <w:tab/>
        <w:t>between transmit OFF power and transmit ON power symbols (transmit ON/OFF)</w:t>
      </w:r>
    </w:p>
    <w:p w:rsidR="00073AF1" w:rsidRPr="00073AF1" w:rsidRDefault="00073AF1" w:rsidP="00073AF1">
      <w:pPr>
        <w:pStyle w:val="B1"/>
        <w:rPr>
          <w:highlight w:val="lightGray"/>
        </w:rPr>
      </w:pPr>
      <w:r w:rsidRPr="00073AF1">
        <w:rPr>
          <w:highlight w:val="lightGray"/>
        </w:rPr>
        <w:t>-</w:t>
      </w:r>
      <w:r w:rsidRPr="00073AF1">
        <w:rPr>
          <w:highlight w:val="lightGray"/>
        </w:rPr>
        <w:tab/>
        <w:t>between continuous ON-power transmissions when power change or RB hopping is applied.</w:t>
      </w:r>
    </w:p>
    <w:p w:rsidR="00073AF1" w:rsidRPr="00073AF1" w:rsidRDefault="00073AF1" w:rsidP="00073AF1">
      <w:pPr>
        <w:rPr>
          <w:highlight w:val="lightGray"/>
        </w:rPr>
      </w:pPr>
      <w:r w:rsidRPr="00073AF1">
        <w:rPr>
          <w:highlight w:val="lightGray"/>
        </w:rPr>
        <w:lastRenderedPageBreak/>
        <w:t>In case of RB hopping, transition period is shared symmetrically.</w:t>
      </w:r>
    </w:p>
    <w:p w:rsidR="00073AF1" w:rsidRPr="00073AF1" w:rsidRDefault="00073AF1" w:rsidP="00073AF1">
      <w:pPr>
        <w:rPr>
          <w:highlight w:val="lightGray"/>
          <w:lang w:val="en-US"/>
        </w:rPr>
      </w:pPr>
      <w:r w:rsidRPr="00073AF1">
        <w:rPr>
          <w:highlight w:val="lightGray"/>
        </w:rPr>
        <w:t>Unless otherwise stated t</w:t>
      </w:r>
      <w:r w:rsidRPr="00073AF1">
        <w:rPr>
          <w:highlight w:val="lightGray"/>
          <w:lang w:val="en-US"/>
        </w:rPr>
        <w:t>he minimum requirements in clause 6.5 apply also in transient periods.</w:t>
      </w:r>
    </w:p>
    <w:p w:rsidR="00073AF1" w:rsidRPr="00617B38" w:rsidRDefault="00073AF1" w:rsidP="00073AF1">
      <w:r w:rsidRPr="00073AF1">
        <w:rPr>
          <w:highlight w:val="lightGray"/>
        </w:rPr>
        <w:t xml:space="preserve">The transmit </w:t>
      </w:r>
      <w:r w:rsidRPr="00073AF1">
        <w:rPr>
          <w:rFonts w:hint="eastAsia"/>
          <w:highlight w:val="lightGray"/>
          <w:lang w:eastAsia="zh-CN"/>
        </w:rPr>
        <w:t>ON/OFF</w:t>
      </w:r>
      <w:r w:rsidRPr="00073AF1">
        <w:rPr>
          <w:highlight w:val="lightGray"/>
        </w:rPr>
        <w:t xml:space="preserve"> time </w:t>
      </w:r>
      <w:r w:rsidRPr="00203BD4">
        <w:rPr>
          <w:highlight w:val="lightGray"/>
        </w:rPr>
        <w:t xml:space="preserve">mask is defined as a directional requirement. The requirement is verified in beam locked mode at beam peak direction. The </w:t>
      </w:r>
      <w:r w:rsidRPr="00203BD4">
        <w:rPr>
          <w:rFonts w:hint="eastAsia"/>
          <w:highlight w:val="lightGray"/>
          <w:lang w:eastAsia="zh-CN"/>
        </w:rPr>
        <w:t>max</w:t>
      </w:r>
      <w:r w:rsidRPr="00203BD4">
        <w:rPr>
          <w:highlight w:val="lightGray"/>
          <w:lang w:eastAsia="zh-CN"/>
        </w:rPr>
        <w:t>imum</w:t>
      </w:r>
      <w:r w:rsidRPr="00203BD4">
        <w:rPr>
          <w:rFonts w:hint="eastAsia"/>
          <w:highlight w:val="lightGray"/>
          <w:lang w:eastAsia="zh-CN"/>
        </w:rPr>
        <w:t xml:space="preserve"> allowed EIRP </w:t>
      </w:r>
      <w:r w:rsidRPr="00203BD4">
        <w:rPr>
          <w:highlight w:val="lightGray"/>
        </w:rPr>
        <w:t xml:space="preserve">OFF power level is </w:t>
      </w:r>
      <w:r w:rsidRPr="00203BD4">
        <w:rPr>
          <w:rFonts w:hint="eastAsia"/>
          <w:highlight w:val="lightGray"/>
          <w:lang w:eastAsia="zh-CN"/>
        </w:rPr>
        <w:t>-30dBm at beam peak direction</w:t>
      </w:r>
      <w:r w:rsidRPr="00073AF1">
        <w:rPr>
          <w:highlight w:val="lightGray"/>
        </w:rPr>
        <w:t xml:space="preserve">. The requirement is verified with the test metric of EIRP (Link=TX beam peak direction, </w:t>
      </w:r>
      <w:proofErr w:type="spellStart"/>
      <w:r w:rsidRPr="00073AF1">
        <w:rPr>
          <w:highlight w:val="lightGray"/>
        </w:rPr>
        <w:t>Meas</w:t>
      </w:r>
      <w:proofErr w:type="spellEnd"/>
      <w:r w:rsidRPr="00073AF1">
        <w:rPr>
          <w:highlight w:val="lightGray"/>
        </w:rPr>
        <w:t>=Link angle).</w:t>
      </w:r>
    </w:p>
    <w:p w:rsidR="00E23C05" w:rsidRPr="00AD4DF0" w:rsidRDefault="00E23C05" w:rsidP="00E23C05">
      <w:pPr>
        <w:rPr>
          <w:color w:val="FF0000"/>
        </w:rPr>
      </w:pPr>
      <w:r w:rsidRPr="00AD4DF0">
        <w:rPr>
          <w:color w:val="FF0000"/>
        </w:rPr>
        <w:t>-</w:t>
      </w:r>
      <w:r>
        <w:rPr>
          <w:color w:val="FF0000"/>
        </w:rPr>
        <w:t>------------------------</w:t>
      </w:r>
      <w:r w:rsidRPr="00AD4DF0">
        <w:rPr>
          <w:color w:val="FF0000"/>
        </w:rPr>
        <w:t>-------------------Excerpt</w:t>
      </w:r>
      <w:r w:rsidR="00AC1548">
        <w:rPr>
          <w:color w:val="FF0000"/>
        </w:rPr>
        <w:t xml:space="preserve"> from TS 38.101-2 </w:t>
      </w:r>
      <w:r>
        <w:rPr>
          <w:color w:val="FF0000"/>
        </w:rPr>
        <w:t xml:space="preserve">end </w:t>
      </w:r>
      <w:r w:rsidRPr="00AD4DF0">
        <w:rPr>
          <w:color w:val="FF0000"/>
        </w:rPr>
        <w:t>--------------</w:t>
      </w:r>
      <w:r>
        <w:rPr>
          <w:color w:val="FF0000"/>
        </w:rPr>
        <w:t>-</w:t>
      </w:r>
      <w:r w:rsidRPr="00AD4DF0">
        <w:rPr>
          <w:color w:val="FF0000"/>
        </w:rPr>
        <w:t>--------------------------</w:t>
      </w:r>
    </w:p>
    <w:p w:rsidR="000575F7" w:rsidRDefault="000575F7" w:rsidP="001A3864">
      <w:r>
        <w:t>The Test Requirements of OFF power of SRS time mask for UL-MIMO ON/OFF time mask is based on the excerpt from TS 38.101</w:t>
      </w:r>
      <w:r w:rsidR="00894B74">
        <w:t>-2</w:t>
      </w:r>
      <w:r>
        <w:t xml:space="preserve"> and is provided in Table 1</w:t>
      </w:r>
      <w:r w:rsidR="00894B74">
        <w:t xml:space="preserve"> (</w:t>
      </w:r>
      <w:r w:rsidR="00AA3638">
        <w:t>Table 6.3.3.2.5-1: OFF power of g</w:t>
      </w:r>
      <w:r w:rsidR="00894B74">
        <w:t>eneral ON/OFF time mask requirements)</w:t>
      </w:r>
      <w:r>
        <w:t>.</w:t>
      </w:r>
    </w:p>
    <w:p w:rsidR="000575F7" w:rsidRPr="000575F7" w:rsidRDefault="000575F7" w:rsidP="000575F7">
      <w:pPr>
        <w:pStyle w:val="TAC"/>
        <w:rPr>
          <w:b/>
        </w:rPr>
      </w:pPr>
      <w:r w:rsidRPr="000575F7">
        <w:rPr>
          <w:b/>
        </w:rPr>
        <w:t>Table 1:  Test Requirements of OFF power of SRS time mask for UL-MIMO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0575F7" w:rsidTr="00646F3D">
        <w:trPr>
          <w:jc w:val="center"/>
        </w:trPr>
        <w:tc>
          <w:tcPr>
            <w:tcW w:w="1870" w:type="dxa"/>
            <w:vMerge w:val="restart"/>
            <w:shd w:val="clear" w:color="auto" w:fill="auto"/>
          </w:tcPr>
          <w:p w:rsidR="000575F7" w:rsidRPr="00665F38" w:rsidRDefault="000575F7" w:rsidP="00646F3D">
            <w:pPr>
              <w:rPr>
                <w:rFonts w:ascii="Arial" w:eastAsia="Malgun Gothic" w:hAnsi="Arial" w:cs="Arial"/>
                <w:sz w:val="18"/>
                <w:szCs w:val="18"/>
              </w:rPr>
            </w:pPr>
          </w:p>
        </w:tc>
        <w:tc>
          <w:tcPr>
            <w:tcW w:w="7480" w:type="dxa"/>
            <w:gridSpan w:val="4"/>
            <w:shd w:val="clear" w:color="auto" w:fill="auto"/>
          </w:tcPr>
          <w:p w:rsidR="000575F7" w:rsidRPr="00665F38" w:rsidRDefault="000575F7" w:rsidP="00646F3D">
            <w:pPr>
              <w:jc w:val="center"/>
              <w:rPr>
                <w:rFonts w:ascii="Arial" w:eastAsia="Malgun Gothic" w:hAnsi="Arial" w:cs="Arial"/>
                <w:b/>
                <w:sz w:val="18"/>
                <w:szCs w:val="18"/>
              </w:rPr>
            </w:pPr>
            <w:r w:rsidRPr="00665F38">
              <w:rPr>
                <w:rFonts w:ascii="Arial" w:eastAsia="Malgun Gothic" w:hAnsi="Arial" w:cs="Arial"/>
                <w:b/>
                <w:sz w:val="18"/>
                <w:szCs w:val="18"/>
              </w:rPr>
              <w:t>Channel bandwidth/Opera Output Power [</w:t>
            </w:r>
            <w:proofErr w:type="spellStart"/>
            <w:r w:rsidRPr="00665F38">
              <w:rPr>
                <w:rFonts w:ascii="Arial" w:eastAsia="Malgun Gothic" w:hAnsi="Arial" w:cs="Arial"/>
                <w:b/>
                <w:sz w:val="18"/>
                <w:szCs w:val="18"/>
              </w:rPr>
              <w:t>dBm</w:t>
            </w:r>
            <w:proofErr w:type="spellEnd"/>
            <w:r w:rsidRPr="00665F38">
              <w:rPr>
                <w:rFonts w:ascii="Arial" w:eastAsia="Malgun Gothic" w:hAnsi="Arial" w:cs="Arial"/>
                <w:b/>
                <w:sz w:val="18"/>
                <w:szCs w:val="18"/>
              </w:rPr>
              <w:t>] / measurement bandwidth</w:t>
            </w:r>
          </w:p>
        </w:tc>
      </w:tr>
      <w:tr w:rsidR="000575F7" w:rsidTr="00646F3D">
        <w:trPr>
          <w:jc w:val="center"/>
        </w:trPr>
        <w:tc>
          <w:tcPr>
            <w:tcW w:w="1870" w:type="dxa"/>
            <w:vMerge/>
            <w:shd w:val="clear" w:color="auto" w:fill="auto"/>
          </w:tcPr>
          <w:p w:rsidR="000575F7" w:rsidRPr="00665F38" w:rsidRDefault="000575F7" w:rsidP="00646F3D">
            <w:pPr>
              <w:rPr>
                <w:rFonts w:ascii="Arial" w:eastAsia="Malgun Gothic" w:hAnsi="Arial" w:cs="Arial"/>
                <w:sz w:val="18"/>
                <w:szCs w:val="18"/>
              </w:rPr>
            </w:pPr>
          </w:p>
        </w:tc>
        <w:tc>
          <w:tcPr>
            <w:tcW w:w="1870" w:type="dxa"/>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50</w:t>
            </w:r>
          </w:p>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 xml:space="preserve">100 </w:t>
            </w:r>
          </w:p>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 xml:space="preserve">200 </w:t>
            </w:r>
          </w:p>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 xml:space="preserve">400 </w:t>
            </w:r>
          </w:p>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MHz</w:t>
            </w:r>
          </w:p>
        </w:tc>
      </w:tr>
      <w:tr w:rsidR="000575F7" w:rsidTr="00646F3D">
        <w:trPr>
          <w:jc w:val="center"/>
        </w:trPr>
        <w:tc>
          <w:tcPr>
            <w:tcW w:w="1870" w:type="dxa"/>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Transmit OFF</w:t>
            </w:r>
          </w:p>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power</w:t>
            </w:r>
          </w:p>
        </w:tc>
        <w:tc>
          <w:tcPr>
            <w:tcW w:w="7480" w:type="dxa"/>
            <w:gridSpan w:val="4"/>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 xml:space="preserve">≤ </w:t>
            </w:r>
            <w:r w:rsidRPr="00665F38">
              <w:rPr>
                <w:rFonts w:ascii="Arial" w:eastAsia="SimSun" w:hAnsi="Arial" w:cs="Arial"/>
                <w:sz w:val="18"/>
                <w:szCs w:val="18"/>
                <w:lang w:eastAsia="zh-CN"/>
              </w:rPr>
              <w:t xml:space="preserve">-30 </w:t>
            </w:r>
            <w:proofErr w:type="spellStart"/>
            <w:r w:rsidRPr="00665F38">
              <w:rPr>
                <w:rFonts w:ascii="Arial" w:eastAsia="SimSun" w:hAnsi="Arial" w:cs="Arial"/>
                <w:sz w:val="18"/>
                <w:szCs w:val="18"/>
                <w:lang w:eastAsia="zh-CN"/>
              </w:rPr>
              <w:t>dBm</w:t>
            </w:r>
            <w:proofErr w:type="spellEnd"/>
          </w:p>
        </w:tc>
      </w:tr>
      <w:tr w:rsidR="000575F7" w:rsidTr="00646F3D">
        <w:trPr>
          <w:jc w:val="center"/>
        </w:trPr>
        <w:tc>
          <w:tcPr>
            <w:tcW w:w="1870" w:type="dxa"/>
            <w:shd w:val="clear" w:color="auto" w:fill="auto"/>
          </w:tcPr>
          <w:p w:rsidR="000575F7" w:rsidRPr="00665F38" w:rsidRDefault="000575F7" w:rsidP="00646F3D">
            <w:pPr>
              <w:jc w:val="center"/>
              <w:rPr>
                <w:rFonts w:ascii="Arial" w:eastAsia="Malgun Gothic" w:hAnsi="Arial" w:cs="Arial"/>
                <w:sz w:val="18"/>
                <w:szCs w:val="18"/>
              </w:rPr>
            </w:pPr>
            <w:r w:rsidRPr="00665F38">
              <w:rPr>
                <w:rFonts w:ascii="Arial" w:eastAsia="Malgun Gothic" w:hAnsi="Arial" w:cs="Arial"/>
                <w:sz w:val="18"/>
                <w:szCs w:val="18"/>
              </w:rPr>
              <w:t>Transmission OFF measurement bandwidth</w:t>
            </w:r>
          </w:p>
        </w:tc>
        <w:tc>
          <w:tcPr>
            <w:tcW w:w="1870" w:type="dxa"/>
            <w:shd w:val="clear" w:color="auto" w:fill="auto"/>
          </w:tcPr>
          <w:p w:rsidR="000575F7" w:rsidRPr="00665F38" w:rsidRDefault="000575F7" w:rsidP="00646F3D">
            <w:pPr>
              <w:jc w:val="center"/>
              <w:rPr>
                <w:rFonts w:ascii="Arial" w:eastAsia="Malgun Gothic" w:hAnsi="Arial" w:cs="Arial"/>
                <w:sz w:val="18"/>
                <w:szCs w:val="18"/>
              </w:rPr>
            </w:pPr>
            <w:r w:rsidRPr="00665F38">
              <w:rPr>
                <w:rFonts w:ascii="Arial" w:eastAsia="Malgun Gothic" w:hAnsi="Arial" w:cs="Arial"/>
                <w:sz w:val="18"/>
                <w:szCs w:val="18"/>
              </w:rPr>
              <w:t>47.52 MHz</w:t>
            </w:r>
          </w:p>
        </w:tc>
        <w:tc>
          <w:tcPr>
            <w:tcW w:w="1870" w:type="dxa"/>
            <w:shd w:val="clear" w:color="auto" w:fill="auto"/>
          </w:tcPr>
          <w:p w:rsidR="000575F7" w:rsidRPr="00665F38" w:rsidRDefault="000575F7" w:rsidP="00646F3D">
            <w:pPr>
              <w:jc w:val="center"/>
              <w:rPr>
                <w:rFonts w:ascii="Arial" w:eastAsia="Malgun Gothic" w:hAnsi="Arial" w:cs="Arial"/>
                <w:sz w:val="18"/>
                <w:szCs w:val="18"/>
              </w:rPr>
            </w:pPr>
            <w:r w:rsidRPr="00665F38">
              <w:rPr>
                <w:rFonts w:ascii="Arial" w:eastAsia="Malgun Gothic" w:hAnsi="Arial" w:cs="Arial"/>
                <w:sz w:val="18"/>
                <w:szCs w:val="18"/>
              </w:rPr>
              <w:t>95.04 MHz</w:t>
            </w:r>
          </w:p>
        </w:tc>
        <w:tc>
          <w:tcPr>
            <w:tcW w:w="1870" w:type="dxa"/>
            <w:shd w:val="clear" w:color="auto" w:fill="auto"/>
          </w:tcPr>
          <w:p w:rsidR="000575F7" w:rsidRPr="00665F38" w:rsidRDefault="000575F7" w:rsidP="00646F3D">
            <w:pPr>
              <w:jc w:val="center"/>
              <w:rPr>
                <w:rFonts w:ascii="Arial" w:eastAsia="Malgun Gothic" w:hAnsi="Arial" w:cs="Arial"/>
                <w:sz w:val="18"/>
                <w:szCs w:val="18"/>
              </w:rPr>
            </w:pPr>
            <w:r w:rsidRPr="00665F38">
              <w:rPr>
                <w:rFonts w:ascii="Arial" w:eastAsia="Malgun Gothic" w:hAnsi="Arial" w:cs="Arial"/>
                <w:sz w:val="18"/>
                <w:szCs w:val="18"/>
              </w:rPr>
              <w:t>190.08 MHz</w:t>
            </w:r>
          </w:p>
        </w:tc>
        <w:tc>
          <w:tcPr>
            <w:tcW w:w="1870" w:type="dxa"/>
            <w:shd w:val="clear" w:color="auto" w:fill="auto"/>
          </w:tcPr>
          <w:p w:rsidR="000575F7" w:rsidRPr="00665F38" w:rsidRDefault="000575F7" w:rsidP="00646F3D">
            <w:pPr>
              <w:jc w:val="center"/>
              <w:rPr>
                <w:rFonts w:ascii="Arial" w:eastAsia="Malgun Gothic" w:hAnsi="Arial" w:cs="Arial"/>
                <w:sz w:val="18"/>
                <w:szCs w:val="18"/>
              </w:rPr>
            </w:pPr>
            <w:r w:rsidRPr="00665F38">
              <w:rPr>
                <w:rFonts w:ascii="Arial" w:eastAsia="Malgun Gothic" w:hAnsi="Arial" w:cs="Arial"/>
                <w:sz w:val="18"/>
                <w:szCs w:val="18"/>
              </w:rPr>
              <w:t>380.16 MHz</w:t>
            </w:r>
          </w:p>
        </w:tc>
      </w:tr>
    </w:tbl>
    <w:p w:rsidR="000575F7" w:rsidRDefault="000575F7" w:rsidP="001A3864"/>
    <w:p w:rsidR="00A16C05" w:rsidRDefault="00A16C05" w:rsidP="001A3864">
      <w:r>
        <w:t>The test requirements for the transmit OFF power is described in Table 2</w:t>
      </w:r>
      <w:r w:rsidR="00AA3638">
        <w:t xml:space="preserve"> (Table 6.3.2.5-1: Transmit OFF power requirements)</w:t>
      </w:r>
      <w:r>
        <w:t xml:space="preserve">. It was determined that the core requirements cannot be tested due to testability issue and test requirement includes relaxation to achieve </w:t>
      </w:r>
      <w:r w:rsidR="006C7C4F">
        <w:t>impact from test system noise to measurement results = 1.0</w:t>
      </w:r>
      <w:r>
        <w:t xml:space="preserve"> dB (Minimum requirement + relaxation). Based on this understanding some relaxation may also be needed for SRS time mask for UL-MIMO test case</w:t>
      </w:r>
      <w:r w:rsidR="006C7C4F">
        <w:t xml:space="preserve">. The updated Table 3 account for the maximum allowed EIRP OFF power level of -30 </w:t>
      </w:r>
      <w:proofErr w:type="spellStart"/>
      <w:r w:rsidR="006C7C4F">
        <w:t>dBm</w:t>
      </w:r>
      <w:proofErr w:type="spellEnd"/>
      <w:r w:rsidR="006C7C4F">
        <w:t xml:space="preserve"> at beak peak direction</w:t>
      </w:r>
      <w:r>
        <w:t>.</w:t>
      </w:r>
    </w:p>
    <w:p w:rsidR="00A16C05" w:rsidRPr="002310C7" w:rsidRDefault="00A16C05" w:rsidP="00A16C05">
      <w:pPr>
        <w:pStyle w:val="TH"/>
      </w:pPr>
      <w:r w:rsidRPr="002310C7">
        <w:t xml:space="preserve">Table </w:t>
      </w:r>
      <w:r>
        <w:t>2</w:t>
      </w:r>
      <w:r w:rsidRPr="002310C7">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A16C05" w:rsidRPr="002310C7" w:rsidTr="003B51C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A16C05" w:rsidRPr="002310C7" w:rsidRDefault="00A16C05" w:rsidP="003B51C7">
            <w:pPr>
              <w:pStyle w:val="TAH"/>
            </w:pPr>
            <w:r w:rsidRPr="002310C7">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A16C05" w:rsidRPr="002310C7" w:rsidRDefault="00A16C05" w:rsidP="003B51C7">
            <w:pPr>
              <w:pStyle w:val="TAH"/>
            </w:pPr>
            <w:r w:rsidRPr="002310C7">
              <w:t>Channel bandwidth / Transmit OFF power (</w:t>
            </w:r>
            <w:proofErr w:type="spellStart"/>
            <w:r w:rsidRPr="002310C7">
              <w:t>dBm</w:t>
            </w:r>
            <w:proofErr w:type="spellEnd"/>
            <w:r w:rsidRPr="002310C7">
              <w:t>) / measurement bandwidth</w:t>
            </w:r>
          </w:p>
        </w:tc>
      </w:tr>
      <w:tr w:rsidR="00A16C05" w:rsidRPr="002310C7" w:rsidTr="003B51C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A16C05" w:rsidRPr="002310C7" w:rsidRDefault="00A16C05" w:rsidP="003B51C7">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rsidR="00A16C05" w:rsidRPr="002310C7" w:rsidRDefault="00A16C05" w:rsidP="003B51C7">
            <w:pPr>
              <w:pStyle w:val="TAH"/>
            </w:pPr>
            <w:r w:rsidRPr="002310C7">
              <w:t>50 MHz</w:t>
            </w:r>
          </w:p>
        </w:tc>
        <w:tc>
          <w:tcPr>
            <w:tcW w:w="1501" w:type="dxa"/>
            <w:tcBorders>
              <w:top w:val="single" w:sz="4" w:space="0" w:color="auto"/>
              <w:left w:val="single" w:sz="4" w:space="0" w:color="auto"/>
              <w:bottom w:val="single" w:sz="4" w:space="0" w:color="auto"/>
              <w:right w:val="single" w:sz="4" w:space="0" w:color="auto"/>
            </w:tcBorders>
            <w:hideMark/>
          </w:tcPr>
          <w:p w:rsidR="00A16C05" w:rsidRPr="002310C7" w:rsidRDefault="00A16C05" w:rsidP="003B51C7">
            <w:pPr>
              <w:pStyle w:val="TAH"/>
            </w:pPr>
            <w:r w:rsidRPr="002310C7">
              <w:t>100 MHz</w:t>
            </w:r>
          </w:p>
        </w:tc>
        <w:tc>
          <w:tcPr>
            <w:tcW w:w="1501" w:type="dxa"/>
            <w:tcBorders>
              <w:top w:val="single" w:sz="4" w:space="0" w:color="auto"/>
              <w:left w:val="single" w:sz="4" w:space="0" w:color="auto"/>
              <w:bottom w:val="single" w:sz="4" w:space="0" w:color="auto"/>
              <w:right w:val="single" w:sz="4" w:space="0" w:color="auto"/>
            </w:tcBorders>
            <w:hideMark/>
          </w:tcPr>
          <w:p w:rsidR="00A16C05" w:rsidRPr="002310C7" w:rsidRDefault="00A16C05" w:rsidP="003B51C7">
            <w:pPr>
              <w:pStyle w:val="TAH"/>
            </w:pPr>
            <w:r w:rsidRPr="002310C7">
              <w:t>200 MHz</w:t>
            </w:r>
          </w:p>
        </w:tc>
        <w:tc>
          <w:tcPr>
            <w:tcW w:w="1502" w:type="dxa"/>
            <w:tcBorders>
              <w:top w:val="single" w:sz="4" w:space="0" w:color="auto"/>
              <w:left w:val="single" w:sz="4" w:space="0" w:color="auto"/>
              <w:bottom w:val="single" w:sz="4" w:space="0" w:color="auto"/>
              <w:right w:val="single" w:sz="4" w:space="0" w:color="auto"/>
            </w:tcBorders>
            <w:hideMark/>
          </w:tcPr>
          <w:p w:rsidR="00A16C05" w:rsidRPr="002310C7" w:rsidRDefault="00A16C05" w:rsidP="003B51C7">
            <w:pPr>
              <w:pStyle w:val="TAH"/>
            </w:pPr>
            <w:r w:rsidRPr="002310C7">
              <w:t>400 MHz</w:t>
            </w:r>
          </w:p>
        </w:tc>
      </w:tr>
      <w:tr w:rsidR="00A16C05" w:rsidRPr="002310C7" w:rsidTr="003B51C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A16C05" w:rsidRPr="002310C7" w:rsidRDefault="00A16C05" w:rsidP="003B51C7">
            <w:pPr>
              <w:pStyle w:val="TAC"/>
              <w:rPr>
                <w:rFonts w:eastAsia="SimSun"/>
              </w:rPr>
            </w:pPr>
            <w:r w:rsidRPr="002310C7">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A16C05" w:rsidRPr="002310C7" w:rsidRDefault="00A16C05" w:rsidP="003D477E">
            <w:pPr>
              <w:pStyle w:val="TAC"/>
              <w:rPr>
                <w:rFonts w:eastAsia="SimSun"/>
                <w:lang w:eastAsia="zh-CN"/>
              </w:rPr>
            </w:pPr>
            <w:r w:rsidRPr="002310C7">
              <w:t>-35</w:t>
            </w:r>
            <w:r w:rsidRPr="002310C7">
              <w:rPr>
                <w:rFonts w:eastAsia="SimSun"/>
                <w:lang w:eastAsia="zh-CN"/>
              </w:rPr>
              <w:t>+</w:t>
            </w:r>
            <w:r w:rsidRPr="002310C7">
              <w:t>[</w:t>
            </w:r>
            <w:r w:rsidR="003D477E">
              <w:rPr>
                <w:rFonts w:eastAsia="SimSun"/>
                <w:lang w:eastAsia="zh-CN"/>
              </w:rPr>
              <w:t>21.4</w:t>
            </w:r>
            <w:r w:rsidRPr="002310C7">
              <w:rPr>
                <w:rFonts w:eastAsia="SimSun"/>
                <w:lang w:eastAsia="zh-CN"/>
              </w:rPr>
              <w:t>]</w:t>
            </w:r>
          </w:p>
        </w:tc>
        <w:tc>
          <w:tcPr>
            <w:tcW w:w="1501" w:type="dxa"/>
            <w:tcBorders>
              <w:top w:val="single" w:sz="4" w:space="0" w:color="auto"/>
              <w:left w:val="single" w:sz="4" w:space="0" w:color="auto"/>
              <w:bottom w:val="single" w:sz="4" w:space="0" w:color="auto"/>
              <w:right w:val="single" w:sz="4" w:space="0" w:color="auto"/>
            </w:tcBorders>
          </w:tcPr>
          <w:p w:rsidR="00A16C05" w:rsidRPr="002310C7" w:rsidRDefault="00A16C05" w:rsidP="003D477E">
            <w:pPr>
              <w:pStyle w:val="TAC"/>
              <w:rPr>
                <w:rFonts w:eastAsia="SimSun"/>
                <w:lang w:eastAsia="zh-CN"/>
              </w:rPr>
            </w:pPr>
            <w:r w:rsidRPr="002310C7">
              <w:t>-35</w:t>
            </w:r>
            <w:r w:rsidRPr="002310C7">
              <w:rPr>
                <w:rFonts w:eastAsia="SimSun"/>
                <w:lang w:eastAsia="zh-CN"/>
              </w:rPr>
              <w:t>+</w:t>
            </w:r>
            <w:r w:rsidRPr="002310C7">
              <w:t>[</w:t>
            </w:r>
            <w:r w:rsidR="003D477E">
              <w:rPr>
                <w:rFonts w:eastAsia="SimSun"/>
                <w:lang w:eastAsia="zh-CN"/>
              </w:rPr>
              <w:t>24.4</w:t>
            </w:r>
            <w:r w:rsidRPr="002310C7">
              <w:rPr>
                <w:rFonts w:eastAsia="SimSun"/>
                <w:lang w:eastAsia="zh-CN"/>
              </w:rPr>
              <w:t>]</w:t>
            </w:r>
          </w:p>
        </w:tc>
        <w:tc>
          <w:tcPr>
            <w:tcW w:w="1501" w:type="dxa"/>
            <w:tcBorders>
              <w:top w:val="single" w:sz="4" w:space="0" w:color="auto"/>
              <w:left w:val="single" w:sz="4" w:space="0" w:color="auto"/>
              <w:bottom w:val="single" w:sz="4" w:space="0" w:color="auto"/>
              <w:right w:val="single" w:sz="4" w:space="0" w:color="auto"/>
            </w:tcBorders>
          </w:tcPr>
          <w:p w:rsidR="00A16C05" w:rsidRPr="002310C7" w:rsidRDefault="00A16C05" w:rsidP="003D477E">
            <w:pPr>
              <w:pStyle w:val="TAC"/>
            </w:pPr>
            <w:r w:rsidRPr="002310C7">
              <w:t>-35</w:t>
            </w:r>
            <w:r w:rsidRPr="002310C7">
              <w:rPr>
                <w:rFonts w:eastAsia="SimSun"/>
                <w:lang w:eastAsia="zh-CN"/>
              </w:rPr>
              <w:t>+</w:t>
            </w:r>
            <w:r w:rsidRPr="002310C7">
              <w:t>[</w:t>
            </w:r>
            <w:r w:rsidR="003D477E">
              <w:rPr>
                <w:rFonts w:eastAsia="SimSun"/>
                <w:lang w:eastAsia="zh-CN"/>
              </w:rPr>
              <w:t>27.4</w:t>
            </w:r>
            <w:r w:rsidRPr="002310C7">
              <w:rPr>
                <w:rFonts w:eastAsia="SimSun"/>
                <w:lang w:eastAsia="zh-CN"/>
              </w:rPr>
              <w:t>]</w:t>
            </w:r>
          </w:p>
        </w:tc>
        <w:tc>
          <w:tcPr>
            <w:tcW w:w="1502" w:type="dxa"/>
            <w:tcBorders>
              <w:top w:val="single" w:sz="4" w:space="0" w:color="auto"/>
              <w:left w:val="single" w:sz="4" w:space="0" w:color="auto"/>
              <w:bottom w:val="single" w:sz="4" w:space="0" w:color="auto"/>
              <w:right w:val="single" w:sz="4" w:space="0" w:color="auto"/>
            </w:tcBorders>
          </w:tcPr>
          <w:p w:rsidR="00A16C05" w:rsidRPr="002310C7" w:rsidRDefault="00A16C05" w:rsidP="003D477E">
            <w:pPr>
              <w:pStyle w:val="TAC"/>
            </w:pPr>
            <w:r w:rsidRPr="002310C7">
              <w:t>-35</w:t>
            </w:r>
            <w:r w:rsidRPr="002310C7">
              <w:rPr>
                <w:rFonts w:eastAsia="SimSun"/>
                <w:lang w:eastAsia="zh-CN"/>
              </w:rPr>
              <w:t>+</w:t>
            </w:r>
            <w:r w:rsidRPr="002310C7">
              <w:t>[</w:t>
            </w:r>
            <w:r w:rsidR="003D477E">
              <w:rPr>
                <w:rFonts w:eastAsia="SimSun"/>
                <w:lang w:eastAsia="zh-CN"/>
              </w:rPr>
              <w:t>30.4</w:t>
            </w:r>
            <w:r w:rsidRPr="002310C7">
              <w:rPr>
                <w:rFonts w:eastAsia="SimSun"/>
                <w:lang w:eastAsia="zh-CN"/>
              </w:rPr>
              <w:t>]</w:t>
            </w:r>
          </w:p>
        </w:tc>
      </w:tr>
      <w:tr w:rsidR="00A16C05" w:rsidRPr="002310C7" w:rsidTr="003B51C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A16C05" w:rsidRPr="002310C7" w:rsidRDefault="00A16C05" w:rsidP="003B51C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A16C05" w:rsidRPr="002310C7" w:rsidRDefault="00A16C05" w:rsidP="003B51C7">
            <w:pPr>
              <w:pStyle w:val="TAC"/>
            </w:pPr>
            <w:r w:rsidRPr="002310C7">
              <w:t>47.52 MHz</w:t>
            </w:r>
          </w:p>
        </w:tc>
        <w:tc>
          <w:tcPr>
            <w:tcW w:w="1501" w:type="dxa"/>
            <w:tcBorders>
              <w:top w:val="single" w:sz="4" w:space="0" w:color="auto"/>
              <w:left w:val="single" w:sz="4" w:space="0" w:color="auto"/>
              <w:bottom w:val="single" w:sz="4" w:space="0" w:color="auto"/>
              <w:right w:val="single" w:sz="4" w:space="0" w:color="auto"/>
            </w:tcBorders>
          </w:tcPr>
          <w:p w:rsidR="00A16C05" w:rsidRPr="002310C7" w:rsidRDefault="00A16C05" w:rsidP="003B51C7">
            <w:pPr>
              <w:pStyle w:val="TAC"/>
            </w:pPr>
            <w:r w:rsidRPr="002310C7">
              <w:t>95.04 MHz</w:t>
            </w:r>
          </w:p>
        </w:tc>
        <w:tc>
          <w:tcPr>
            <w:tcW w:w="1501" w:type="dxa"/>
            <w:tcBorders>
              <w:top w:val="single" w:sz="4" w:space="0" w:color="auto"/>
              <w:left w:val="single" w:sz="4" w:space="0" w:color="auto"/>
              <w:bottom w:val="single" w:sz="4" w:space="0" w:color="auto"/>
              <w:right w:val="single" w:sz="4" w:space="0" w:color="auto"/>
            </w:tcBorders>
          </w:tcPr>
          <w:p w:rsidR="00A16C05" w:rsidRPr="002310C7" w:rsidRDefault="00A16C05" w:rsidP="003B51C7">
            <w:pPr>
              <w:pStyle w:val="TAC"/>
            </w:pPr>
            <w:r w:rsidRPr="002310C7">
              <w:t>190.08 MHz</w:t>
            </w:r>
          </w:p>
        </w:tc>
        <w:tc>
          <w:tcPr>
            <w:tcW w:w="1502" w:type="dxa"/>
            <w:tcBorders>
              <w:top w:val="single" w:sz="4" w:space="0" w:color="auto"/>
              <w:left w:val="single" w:sz="4" w:space="0" w:color="auto"/>
              <w:bottom w:val="single" w:sz="4" w:space="0" w:color="auto"/>
              <w:right w:val="single" w:sz="4" w:space="0" w:color="auto"/>
            </w:tcBorders>
          </w:tcPr>
          <w:p w:rsidR="00A16C05" w:rsidRPr="002310C7" w:rsidRDefault="00A16C05" w:rsidP="003B51C7">
            <w:pPr>
              <w:pStyle w:val="TAC"/>
            </w:pPr>
            <w:r w:rsidRPr="002310C7">
              <w:t>380.16 MHz</w:t>
            </w:r>
          </w:p>
        </w:tc>
      </w:tr>
      <w:tr w:rsidR="00A16C05" w:rsidRPr="002310C7" w:rsidTr="003B51C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A16C05" w:rsidRPr="002310C7" w:rsidRDefault="00A16C05" w:rsidP="003B51C7">
            <w:pPr>
              <w:pStyle w:val="TAC"/>
              <w:rPr>
                <w:rFonts w:eastAsia="SimSun"/>
              </w:rPr>
            </w:pPr>
            <w:r w:rsidRPr="002310C7">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A16C05" w:rsidRPr="002310C7" w:rsidRDefault="00A16C05" w:rsidP="003B51C7">
            <w:pPr>
              <w:pStyle w:val="TAC"/>
              <w:rPr>
                <w:rFonts w:eastAsia="SimSun"/>
                <w:lang w:eastAsia="zh-CN"/>
              </w:rPr>
            </w:pPr>
            <w:r w:rsidRPr="002310C7">
              <w:t>-35</w:t>
            </w:r>
            <w:r w:rsidRPr="002310C7">
              <w:rPr>
                <w:rFonts w:eastAsia="SimSun"/>
                <w:lang w:eastAsia="zh-CN"/>
              </w:rPr>
              <w:t>+</w:t>
            </w:r>
            <w:r w:rsidRPr="002310C7">
              <w:t>[</w:t>
            </w:r>
            <w:r w:rsidRPr="002310C7">
              <w:rPr>
                <w:rFonts w:eastAsia="SimSun"/>
                <w:lang w:eastAsia="zh-CN"/>
              </w:rPr>
              <w:t>24.1]</w:t>
            </w:r>
          </w:p>
        </w:tc>
        <w:tc>
          <w:tcPr>
            <w:tcW w:w="1501" w:type="dxa"/>
            <w:tcBorders>
              <w:top w:val="single" w:sz="4" w:space="0" w:color="auto"/>
              <w:left w:val="single" w:sz="4" w:space="0" w:color="auto"/>
              <w:bottom w:val="single" w:sz="4" w:space="0" w:color="auto"/>
              <w:right w:val="single" w:sz="4" w:space="0" w:color="auto"/>
            </w:tcBorders>
          </w:tcPr>
          <w:p w:rsidR="00A16C05" w:rsidRPr="002310C7" w:rsidRDefault="00A16C05" w:rsidP="003B51C7">
            <w:pPr>
              <w:pStyle w:val="TAC"/>
              <w:rPr>
                <w:rFonts w:eastAsia="SimSun"/>
                <w:lang w:eastAsia="zh-CN"/>
              </w:rPr>
            </w:pPr>
            <w:r w:rsidRPr="002310C7">
              <w:t>-35</w:t>
            </w:r>
            <w:r w:rsidRPr="002310C7">
              <w:rPr>
                <w:rFonts w:eastAsia="SimSun"/>
                <w:lang w:eastAsia="zh-CN"/>
              </w:rPr>
              <w:t>+</w:t>
            </w:r>
            <w:r w:rsidRPr="002310C7">
              <w:t>[</w:t>
            </w:r>
            <w:r w:rsidRPr="002310C7">
              <w:rPr>
                <w:rFonts w:eastAsia="SimSun"/>
                <w:lang w:eastAsia="zh-CN"/>
              </w:rPr>
              <w:t>27.1]</w:t>
            </w:r>
          </w:p>
        </w:tc>
        <w:tc>
          <w:tcPr>
            <w:tcW w:w="1501" w:type="dxa"/>
            <w:tcBorders>
              <w:top w:val="single" w:sz="4" w:space="0" w:color="auto"/>
              <w:left w:val="single" w:sz="4" w:space="0" w:color="auto"/>
              <w:bottom w:val="single" w:sz="4" w:space="0" w:color="auto"/>
              <w:right w:val="single" w:sz="4" w:space="0" w:color="auto"/>
            </w:tcBorders>
          </w:tcPr>
          <w:p w:rsidR="00A16C05" w:rsidRPr="002310C7" w:rsidRDefault="00A16C05" w:rsidP="003B51C7">
            <w:pPr>
              <w:pStyle w:val="TAC"/>
            </w:pPr>
            <w:r w:rsidRPr="002310C7">
              <w:t>-35</w:t>
            </w:r>
            <w:r w:rsidRPr="002310C7">
              <w:rPr>
                <w:rFonts w:eastAsia="SimSun"/>
                <w:lang w:eastAsia="zh-CN"/>
              </w:rPr>
              <w:t>+</w:t>
            </w:r>
            <w:r w:rsidRPr="002310C7">
              <w:t>[</w:t>
            </w:r>
            <w:r w:rsidRPr="002310C7">
              <w:rPr>
                <w:rFonts w:eastAsia="SimSun"/>
                <w:lang w:eastAsia="zh-CN"/>
              </w:rPr>
              <w:t>30.1]</w:t>
            </w:r>
          </w:p>
        </w:tc>
        <w:tc>
          <w:tcPr>
            <w:tcW w:w="1502" w:type="dxa"/>
            <w:tcBorders>
              <w:top w:val="single" w:sz="4" w:space="0" w:color="auto"/>
              <w:left w:val="single" w:sz="4" w:space="0" w:color="auto"/>
              <w:bottom w:val="single" w:sz="4" w:space="0" w:color="auto"/>
              <w:right w:val="single" w:sz="4" w:space="0" w:color="auto"/>
            </w:tcBorders>
          </w:tcPr>
          <w:p w:rsidR="00A16C05" w:rsidRPr="002310C7" w:rsidRDefault="00A16C05" w:rsidP="003B51C7">
            <w:pPr>
              <w:pStyle w:val="TAC"/>
            </w:pPr>
            <w:r w:rsidRPr="002310C7">
              <w:t>-35</w:t>
            </w:r>
            <w:r w:rsidRPr="002310C7">
              <w:rPr>
                <w:rFonts w:eastAsia="SimSun"/>
                <w:lang w:eastAsia="zh-CN"/>
              </w:rPr>
              <w:t>+</w:t>
            </w:r>
            <w:r w:rsidRPr="002310C7">
              <w:t>[</w:t>
            </w:r>
            <w:r w:rsidRPr="002310C7">
              <w:rPr>
                <w:rFonts w:eastAsia="SimSun"/>
                <w:lang w:eastAsia="zh-CN"/>
              </w:rPr>
              <w:t>33.1]</w:t>
            </w:r>
          </w:p>
        </w:tc>
      </w:tr>
      <w:tr w:rsidR="00A16C05" w:rsidRPr="002310C7" w:rsidTr="003B51C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A16C05" w:rsidRPr="002310C7" w:rsidRDefault="00A16C05" w:rsidP="003B51C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A16C05" w:rsidRPr="002310C7" w:rsidRDefault="00A16C05" w:rsidP="003B51C7">
            <w:pPr>
              <w:pStyle w:val="TAC"/>
            </w:pPr>
            <w:r w:rsidRPr="002310C7">
              <w:t>47.52 MHz</w:t>
            </w:r>
          </w:p>
        </w:tc>
        <w:tc>
          <w:tcPr>
            <w:tcW w:w="1501" w:type="dxa"/>
            <w:tcBorders>
              <w:top w:val="single" w:sz="4" w:space="0" w:color="auto"/>
              <w:left w:val="single" w:sz="4" w:space="0" w:color="auto"/>
              <w:bottom w:val="single" w:sz="4" w:space="0" w:color="auto"/>
              <w:right w:val="single" w:sz="4" w:space="0" w:color="auto"/>
            </w:tcBorders>
          </w:tcPr>
          <w:p w:rsidR="00A16C05" w:rsidRPr="002310C7" w:rsidRDefault="00A16C05" w:rsidP="003B51C7">
            <w:pPr>
              <w:pStyle w:val="TAC"/>
            </w:pPr>
            <w:r w:rsidRPr="002310C7">
              <w:t>95.04 MHz</w:t>
            </w:r>
          </w:p>
        </w:tc>
        <w:tc>
          <w:tcPr>
            <w:tcW w:w="1501" w:type="dxa"/>
            <w:tcBorders>
              <w:top w:val="single" w:sz="4" w:space="0" w:color="auto"/>
              <w:left w:val="single" w:sz="4" w:space="0" w:color="auto"/>
              <w:bottom w:val="single" w:sz="4" w:space="0" w:color="auto"/>
              <w:right w:val="single" w:sz="4" w:space="0" w:color="auto"/>
            </w:tcBorders>
          </w:tcPr>
          <w:p w:rsidR="00A16C05" w:rsidRPr="002310C7" w:rsidRDefault="00A16C05" w:rsidP="003B51C7">
            <w:pPr>
              <w:pStyle w:val="TAC"/>
            </w:pPr>
            <w:r w:rsidRPr="002310C7">
              <w:t>190.08 MHz</w:t>
            </w:r>
          </w:p>
        </w:tc>
        <w:tc>
          <w:tcPr>
            <w:tcW w:w="1502" w:type="dxa"/>
            <w:tcBorders>
              <w:top w:val="single" w:sz="4" w:space="0" w:color="auto"/>
              <w:left w:val="single" w:sz="4" w:space="0" w:color="auto"/>
              <w:bottom w:val="single" w:sz="4" w:space="0" w:color="auto"/>
              <w:right w:val="single" w:sz="4" w:space="0" w:color="auto"/>
            </w:tcBorders>
          </w:tcPr>
          <w:p w:rsidR="00A16C05" w:rsidRPr="002310C7" w:rsidRDefault="00A16C05" w:rsidP="003B51C7">
            <w:pPr>
              <w:pStyle w:val="TAC"/>
            </w:pPr>
            <w:r w:rsidRPr="002310C7">
              <w:t>380.16 MHz</w:t>
            </w:r>
          </w:p>
        </w:tc>
      </w:tr>
      <w:tr w:rsidR="00A16C05" w:rsidRPr="002310C7" w:rsidTr="003B51C7">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rsidR="00A16C05" w:rsidRPr="002310C7" w:rsidRDefault="00A16C05" w:rsidP="00656082">
            <w:pPr>
              <w:pStyle w:val="TAN"/>
            </w:pPr>
            <w:r w:rsidRPr="002310C7">
              <w:t>NOTE 1:</w:t>
            </w:r>
            <w:r w:rsidRPr="002310C7">
              <w:tab/>
              <w:t xml:space="preserve">Core requirement cannot be tested due to testability issue and test requirement includes relaxation to achieve </w:t>
            </w:r>
            <w:r w:rsidR="00656082">
              <w:t>impact from test system noise to measurement results = 1.0</w:t>
            </w:r>
            <w:r w:rsidRPr="002310C7">
              <w:t xml:space="preserve"> dB (Minimum requirement + relaxation).</w:t>
            </w:r>
          </w:p>
        </w:tc>
      </w:tr>
    </w:tbl>
    <w:p w:rsidR="00A16C05" w:rsidRDefault="00A16C05" w:rsidP="00A16C05">
      <w:pPr>
        <w:rPr>
          <w:lang w:eastAsia="zh-CN"/>
        </w:rPr>
      </w:pPr>
    </w:p>
    <w:p w:rsidR="006C7C4F" w:rsidRPr="002310C7" w:rsidRDefault="006C7C4F" w:rsidP="006C7C4F">
      <w:pPr>
        <w:pStyle w:val="TH"/>
      </w:pPr>
      <w:r w:rsidRPr="002310C7">
        <w:lastRenderedPageBreak/>
        <w:t xml:space="preserve">Table </w:t>
      </w:r>
      <w:r w:rsidR="0027284E">
        <w:t>3</w:t>
      </w:r>
      <w:r w:rsidRPr="002310C7">
        <w:t>: Transmit OFF power</w:t>
      </w:r>
      <w:r w:rsidR="00EE033E">
        <w:t xml:space="preserve"> with relaxations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C7C4F" w:rsidRPr="002310C7" w:rsidTr="002C7F4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6C7C4F" w:rsidRPr="002310C7" w:rsidRDefault="006C7C4F" w:rsidP="002C7F47">
            <w:pPr>
              <w:pStyle w:val="TAH"/>
            </w:pPr>
            <w:r w:rsidRPr="002310C7">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6C7C4F" w:rsidRPr="002310C7" w:rsidRDefault="006C7C4F" w:rsidP="002C7F47">
            <w:pPr>
              <w:pStyle w:val="TAH"/>
            </w:pPr>
            <w:r w:rsidRPr="002310C7">
              <w:t>Channel bandwidth / Transmit OFF power (</w:t>
            </w:r>
            <w:proofErr w:type="spellStart"/>
            <w:r w:rsidRPr="002310C7">
              <w:t>dBm</w:t>
            </w:r>
            <w:proofErr w:type="spellEnd"/>
            <w:r w:rsidRPr="002310C7">
              <w:t>) / measurement bandwidth</w:t>
            </w:r>
          </w:p>
        </w:tc>
      </w:tr>
      <w:tr w:rsidR="006C7C4F" w:rsidRPr="002310C7" w:rsidTr="002C7F4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C7C4F" w:rsidRPr="002310C7" w:rsidRDefault="006C7C4F" w:rsidP="002C7F47">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rsidR="006C7C4F" w:rsidRPr="002310C7" w:rsidRDefault="006C7C4F" w:rsidP="002C7F47">
            <w:pPr>
              <w:pStyle w:val="TAH"/>
            </w:pPr>
            <w:r w:rsidRPr="002310C7">
              <w:t>50 MHz</w:t>
            </w:r>
          </w:p>
        </w:tc>
        <w:tc>
          <w:tcPr>
            <w:tcW w:w="1501" w:type="dxa"/>
            <w:tcBorders>
              <w:top w:val="single" w:sz="4" w:space="0" w:color="auto"/>
              <w:left w:val="single" w:sz="4" w:space="0" w:color="auto"/>
              <w:bottom w:val="single" w:sz="4" w:space="0" w:color="auto"/>
              <w:right w:val="single" w:sz="4" w:space="0" w:color="auto"/>
            </w:tcBorders>
            <w:hideMark/>
          </w:tcPr>
          <w:p w:rsidR="006C7C4F" w:rsidRPr="002310C7" w:rsidRDefault="006C7C4F" w:rsidP="002C7F47">
            <w:pPr>
              <w:pStyle w:val="TAH"/>
            </w:pPr>
            <w:r w:rsidRPr="002310C7">
              <w:t>100 MHz</w:t>
            </w:r>
          </w:p>
        </w:tc>
        <w:tc>
          <w:tcPr>
            <w:tcW w:w="1501" w:type="dxa"/>
            <w:tcBorders>
              <w:top w:val="single" w:sz="4" w:space="0" w:color="auto"/>
              <w:left w:val="single" w:sz="4" w:space="0" w:color="auto"/>
              <w:bottom w:val="single" w:sz="4" w:space="0" w:color="auto"/>
              <w:right w:val="single" w:sz="4" w:space="0" w:color="auto"/>
            </w:tcBorders>
            <w:hideMark/>
          </w:tcPr>
          <w:p w:rsidR="006C7C4F" w:rsidRPr="002310C7" w:rsidRDefault="006C7C4F" w:rsidP="002C7F47">
            <w:pPr>
              <w:pStyle w:val="TAH"/>
            </w:pPr>
            <w:r w:rsidRPr="002310C7">
              <w:t>200 MHz</w:t>
            </w:r>
          </w:p>
        </w:tc>
        <w:tc>
          <w:tcPr>
            <w:tcW w:w="1502" w:type="dxa"/>
            <w:tcBorders>
              <w:top w:val="single" w:sz="4" w:space="0" w:color="auto"/>
              <w:left w:val="single" w:sz="4" w:space="0" w:color="auto"/>
              <w:bottom w:val="single" w:sz="4" w:space="0" w:color="auto"/>
              <w:right w:val="single" w:sz="4" w:space="0" w:color="auto"/>
            </w:tcBorders>
            <w:hideMark/>
          </w:tcPr>
          <w:p w:rsidR="006C7C4F" w:rsidRPr="002310C7" w:rsidRDefault="006C7C4F" w:rsidP="002C7F47">
            <w:pPr>
              <w:pStyle w:val="TAH"/>
            </w:pPr>
            <w:r w:rsidRPr="002310C7">
              <w:t>400 MHz</w:t>
            </w:r>
          </w:p>
        </w:tc>
      </w:tr>
      <w:tr w:rsidR="006C7C4F" w:rsidRPr="002310C7" w:rsidTr="002C7F4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6C7C4F" w:rsidRPr="002310C7" w:rsidRDefault="006C7C4F" w:rsidP="002C7F47">
            <w:pPr>
              <w:pStyle w:val="TAC"/>
              <w:rPr>
                <w:rFonts w:eastAsia="SimSun"/>
              </w:rPr>
            </w:pPr>
            <w:r w:rsidRPr="002310C7">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6C7C4F" w:rsidRPr="002310C7" w:rsidRDefault="006577D2" w:rsidP="002C7F47">
            <w:pPr>
              <w:pStyle w:val="TAC"/>
              <w:rPr>
                <w:rFonts w:eastAsia="SimSun"/>
                <w:lang w:eastAsia="zh-CN"/>
              </w:rPr>
            </w:pPr>
            <w:r>
              <w:t>-30</w:t>
            </w:r>
            <w:r w:rsidR="006C7C4F" w:rsidRPr="002310C7">
              <w:rPr>
                <w:rFonts w:eastAsia="SimSun"/>
                <w:lang w:eastAsia="zh-CN"/>
              </w:rPr>
              <w:t>+</w:t>
            </w:r>
            <w:r w:rsidR="006C7C4F" w:rsidRPr="002310C7">
              <w:t>[</w:t>
            </w:r>
            <w:r w:rsidR="006C7C4F">
              <w:rPr>
                <w:rFonts w:eastAsia="SimSun"/>
                <w:lang w:eastAsia="zh-CN"/>
              </w:rPr>
              <w:t>21.4</w:t>
            </w:r>
            <w:r w:rsidR="006C7C4F" w:rsidRPr="002310C7">
              <w:rPr>
                <w:rFonts w:eastAsia="SimSun"/>
                <w:lang w:eastAsia="zh-CN"/>
              </w:rPr>
              <w:t>]</w:t>
            </w:r>
          </w:p>
        </w:tc>
        <w:tc>
          <w:tcPr>
            <w:tcW w:w="1501" w:type="dxa"/>
            <w:tcBorders>
              <w:top w:val="single" w:sz="4" w:space="0" w:color="auto"/>
              <w:left w:val="single" w:sz="4" w:space="0" w:color="auto"/>
              <w:bottom w:val="single" w:sz="4" w:space="0" w:color="auto"/>
              <w:right w:val="single" w:sz="4" w:space="0" w:color="auto"/>
            </w:tcBorders>
          </w:tcPr>
          <w:p w:rsidR="006C7C4F" w:rsidRPr="002310C7" w:rsidRDefault="006577D2" w:rsidP="002C7F47">
            <w:pPr>
              <w:pStyle w:val="TAC"/>
              <w:rPr>
                <w:rFonts w:eastAsia="SimSun"/>
                <w:lang w:eastAsia="zh-CN"/>
              </w:rPr>
            </w:pPr>
            <w:r>
              <w:t>-30</w:t>
            </w:r>
            <w:r w:rsidR="006C7C4F" w:rsidRPr="002310C7">
              <w:rPr>
                <w:rFonts w:eastAsia="SimSun"/>
                <w:lang w:eastAsia="zh-CN"/>
              </w:rPr>
              <w:t>+</w:t>
            </w:r>
            <w:r w:rsidR="006C7C4F" w:rsidRPr="002310C7">
              <w:t>[</w:t>
            </w:r>
            <w:r w:rsidR="006C7C4F">
              <w:rPr>
                <w:rFonts w:eastAsia="SimSun"/>
                <w:lang w:eastAsia="zh-CN"/>
              </w:rPr>
              <w:t>24.4</w:t>
            </w:r>
            <w:r w:rsidR="006C7C4F" w:rsidRPr="002310C7">
              <w:rPr>
                <w:rFonts w:eastAsia="SimSun"/>
                <w:lang w:eastAsia="zh-CN"/>
              </w:rPr>
              <w:t>]</w:t>
            </w:r>
          </w:p>
        </w:tc>
        <w:tc>
          <w:tcPr>
            <w:tcW w:w="1501" w:type="dxa"/>
            <w:tcBorders>
              <w:top w:val="single" w:sz="4" w:space="0" w:color="auto"/>
              <w:left w:val="single" w:sz="4" w:space="0" w:color="auto"/>
              <w:bottom w:val="single" w:sz="4" w:space="0" w:color="auto"/>
              <w:right w:val="single" w:sz="4" w:space="0" w:color="auto"/>
            </w:tcBorders>
          </w:tcPr>
          <w:p w:rsidR="006C7C4F" w:rsidRPr="002310C7" w:rsidRDefault="006577D2" w:rsidP="002C7F47">
            <w:pPr>
              <w:pStyle w:val="TAC"/>
            </w:pPr>
            <w:r>
              <w:t>-30</w:t>
            </w:r>
            <w:r w:rsidR="006C7C4F" w:rsidRPr="002310C7">
              <w:rPr>
                <w:rFonts w:eastAsia="SimSun"/>
                <w:lang w:eastAsia="zh-CN"/>
              </w:rPr>
              <w:t>+</w:t>
            </w:r>
            <w:r w:rsidR="006C7C4F" w:rsidRPr="002310C7">
              <w:t>[</w:t>
            </w:r>
            <w:r w:rsidR="006C7C4F">
              <w:rPr>
                <w:rFonts w:eastAsia="SimSun"/>
                <w:lang w:eastAsia="zh-CN"/>
              </w:rPr>
              <w:t>27.4</w:t>
            </w:r>
            <w:r w:rsidR="006C7C4F" w:rsidRPr="002310C7">
              <w:rPr>
                <w:rFonts w:eastAsia="SimSun"/>
                <w:lang w:eastAsia="zh-CN"/>
              </w:rPr>
              <w:t>]</w:t>
            </w:r>
          </w:p>
        </w:tc>
        <w:tc>
          <w:tcPr>
            <w:tcW w:w="1502" w:type="dxa"/>
            <w:tcBorders>
              <w:top w:val="single" w:sz="4" w:space="0" w:color="auto"/>
              <w:left w:val="single" w:sz="4" w:space="0" w:color="auto"/>
              <w:bottom w:val="single" w:sz="4" w:space="0" w:color="auto"/>
              <w:right w:val="single" w:sz="4" w:space="0" w:color="auto"/>
            </w:tcBorders>
          </w:tcPr>
          <w:p w:rsidR="006C7C4F" w:rsidRPr="002310C7" w:rsidRDefault="006577D2" w:rsidP="002C7F47">
            <w:pPr>
              <w:pStyle w:val="TAC"/>
            </w:pPr>
            <w:r>
              <w:t>-30</w:t>
            </w:r>
            <w:r w:rsidR="006C7C4F" w:rsidRPr="002310C7">
              <w:rPr>
                <w:rFonts w:eastAsia="SimSun"/>
                <w:lang w:eastAsia="zh-CN"/>
              </w:rPr>
              <w:t>+</w:t>
            </w:r>
            <w:r w:rsidR="006C7C4F" w:rsidRPr="002310C7">
              <w:t>[</w:t>
            </w:r>
            <w:r w:rsidR="006C7C4F">
              <w:rPr>
                <w:rFonts w:eastAsia="SimSun"/>
                <w:lang w:eastAsia="zh-CN"/>
              </w:rPr>
              <w:t>30.4</w:t>
            </w:r>
            <w:r w:rsidR="006C7C4F" w:rsidRPr="002310C7">
              <w:rPr>
                <w:rFonts w:eastAsia="SimSun"/>
                <w:lang w:eastAsia="zh-CN"/>
              </w:rPr>
              <w:t>]</w:t>
            </w:r>
          </w:p>
        </w:tc>
      </w:tr>
      <w:tr w:rsidR="006C7C4F" w:rsidRPr="002310C7" w:rsidTr="002C7F4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C7C4F" w:rsidRPr="002310C7" w:rsidRDefault="006C7C4F" w:rsidP="002C7F4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6C7C4F" w:rsidRPr="002310C7" w:rsidRDefault="006C7C4F" w:rsidP="002C7F47">
            <w:pPr>
              <w:pStyle w:val="TAC"/>
            </w:pPr>
            <w:r w:rsidRPr="002310C7">
              <w:t>47.52 MHz</w:t>
            </w:r>
          </w:p>
        </w:tc>
        <w:tc>
          <w:tcPr>
            <w:tcW w:w="1501" w:type="dxa"/>
            <w:tcBorders>
              <w:top w:val="single" w:sz="4" w:space="0" w:color="auto"/>
              <w:left w:val="single" w:sz="4" w:space="0" w:color="auto"/>
              <w:bottom w:val="single" w:sz="4" w:space="0" w:color="auto"/>
              <w:right w:val="single" w:sz="4" w:space="0" w:color="auto"/>
            </w:tcBorders>
          </w:tcPr>
          <w:p w:rsidR="006C7C4F" w:rsidRPr="002310C7" w:rsidRDefault="006C7C4F" w:rsidP="002C7F47">
            <w:pPr>
              <w:pStyle w:val="TAC"/>
            </w:pPr>
            <w:r w:rsidRPr="002310C7">
              <w:t>95.04 MHz</w:t>
            </w:r>
          </w:p>
        </w:tc>
        <w:tc>
          <w:tcPr>
            <w:tcW w:w="1501" w:type="dxa"/>
            <w:tcBorders>
              <w:top w:val="single" w:sz="4" w:space="0" w:color="auto"/>
              <w:left w:val="single" w:sz="4" w:space="0" w:color="auto"/>
              <w:bottom w:val="single" w:sz="4" w:space="0" w:color="auto"/>
              <w:right w:val="single" w:sz="4" w:space="0" w:color="auto"/>
            </w:tcBorders>
          </w:tcPr>
          <w:p w:rsidR="006C7C4F" w:rsidRPr="002310C7" w:rsidRDefault="006C7C4F" w:rsidP="002C7F47">
            <w:pPr>
              <w:pStyle w:val="TAC"/>
            </w:pPr>
            <w:r w:rsidRPr="002310C7">
              <w:t>190.08 MHz</w:t>
            </w:r>
          </w:p>
        </w:tc>
        <w:tc>
          <w:tcPr>
            <w:tcW w:w="1502" w:type="dxa"/>
            <w:tcBorders>
              <w:top w:val="single" w:sz="4" w:space="0" w:color="auto"/>
              <w:left w:val="single" w:sz="4" w:space="0" w:color="auto"/>
              <w:bottom w:val="single" w:sz="4" w:space="0" w:color="auto"/>
              <w:right w:val="single" w:sz="4" w:space="0" w:color="auto"/>
            </w:tcBorders>
          </w:tcPr>
          <w:p w:rsidR="006C7C4F" w:rsidRPr="002310C7" w:rsidRDefault="006C7C4F" w:rsidP="002C7F47">
            <w:pPr>
              <w:pStyle w:val="TAC"/>
            </w:pPr>
            <w:r w:rsidRPr="002310C7">
              <w:t>380.16 MHz</w:t>
            </w:r>
          </w:p>
        </w:tc>
      </w:tr>
      <w:tr w:rsidR="006C7C4F" w:rsidRPr="002310C7" w:rsidTr="002C7F4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6C7C4F" w:rsidRPr="002310C7" w:rsidRDefault="006C7C4F" w:rsidP="002C7F47">
            <w:pPr>
              <w:pStyle w:val="TAC"/>
              <w:rPr>
                <w:rFonts w:eastAsia="SimSun"/>
              </w:rPr>
            </w:pPr>
            <w:r w:rsidRPr="002310C7">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6C7C4F" w:rsidRPr="002310C7" w:rsidRDefault="006577D2" w:rsidP="002C7F47">
            <w:pPr>
              <w:pStyle w:val="TAC"/>
              <w:rPr>
                <w:rFonts w:eastAsia="SimSun"/>
                <w:lang w:eastAsia="zh-CN"/>
              </w:rPr>
            </w:pPr>
            <w:r>
              <w:t>-30</w:t>
            </w:r>
            <w:r w:rsidR="006C7C4F" w:rsidRPr="002310C7">
              <w:rPr>
                <w:rFonts w:eastAsia="SimSun"/>
                <w:lang w:eastAsia="zh-CN"/>
              </w:rPr>
              <w:t>+</w:t>
            </w:r>
            <w:r w:rsidR="006C7C4F" w:rsidRPr="002310C7">
              <w:t>[</w:t>
            </w:r>
            <w:r w:rsidR="006C7C4F" w:rsidRPr="002310C7">
              <w:rPr>
                <w:rFonts w:eastAsia="SimSun"/>
                <w:lang w:eastAsia="zh-CN"/>
              </w:rPr>
              <w:t>24.1]</w:t>
            </w:r>
          </w:p>
        </w:tc>
        <w:tc>
          <w:tcPr>
            <w:tcW w:w="1501" w:type="dxa"/>
            <w:tcBorders>
              <w:top w:val="single" w:sz="4" w:space="0" w:color="auto"/>
              <w:left w:val="single" w:sz="4" w:space="0" w:color="auto"/>
              <w:bottom w:val="single" w:sz="4" w:space="0" w:color="auto"/>
              <w:right w:val="single" w:sz="4" w:space="0" w:color="auto"/>
            </w:tcBorders>
          </w:tcPr>
          <w:p w:rsidR="006C7C4F" w:rsidRPr="002310C7" w:rsidRDefault="006577D2" w:rsidP="002C7F47">
            <w:pPr>
              <w:pStyle w:val="TAC"/>
              <w:rPr>
                <w:rFonts w:eastAsia="SimSun"/>
                <w:lang w:eastAsia="zh-CN"/>
              </w:rPr>
            </w:pPr>
            <w:r>
              <w:t>-30</w:t>
            </w:r>
            <w:r w:rsidR="006C7C4F" w:rsidRPr="002310C7">
              <w:rPr>
                <w:rFonts w:eastAsia="SimSun"/>
                <w:lang w:eastAsia="zh-CN"/>
              </w:rPr>
              <w:t>+</w:t>
            </w:r>
            <w:r w:rsidR="006C7C4F" w:rsidRPr="002310C7">
              <w:t>[</w:t>
            </w:r>
            <w:r w:rsidR="006C7C4F" w:rsidRPr="002310C7">
              <w:rPr>
                <w:rFonts w:eastAsia="SimSun"/>
                <w:lang w:eastAsia="zh-CN"/>
              </w:rPr>
              <w:t>27.1]</w:t>
            </w:r>
          </w:p>
        </w:tc>
        <w:tc>
          <w:tcPr>
            <w:tcW w:w="1501" w:type="dxa"/>
            <w:tcBorders>
              <w:top w:val="single" w:sz="4" w:space="0" w:color="auto"/>
              <w:left w:val="single" w:sz="4" w:space="0" w:color="auto"/>
              <w:bottom w:val="single" w:sz="4" w:space="0" w:color="auto"/>
              <w:right w:val="single" w:sz="4" w:space="0" w:color="auto"/>
            </w:tcBorders>
          </w:tcPr>
          <w:p w:rsidR="006C7C4F" w:rsidRPr="002310C7" w:rsidRDefault="006577D2" w:rsidP="002C7F47">
            <w:pPr>
              <w:pStyle w:val="TAC"/>
            </w:pPr>
            <w:r>
              <w:t>-30</w:t>
            </w:r>
            <w:r w:rsidR="006C7C4F" w:rsidRPr="002310C7">
              <w:rPr>
                <w:rFonts w:eastAsia="SimSun"/>
                <w:lang w:eastAsia="zh-CN"/>
              </w:rPr>
              <w:t>+</w:t>
            </w:r>
            <w:r w:rsidR="006C7C4F" w:rsidRPr="002310C7">
              <w:t>[</w:t>
            </w:r>
            <w:r w:rsidR="006C7C4F" w:rsidRPr="002310C7">
              <w:rPr>
                <w:rFonts w:eastAsia="SimSun"/>
                <w:lang w:eastAsia="zh-CN"/>
              </w:rPr>
              <w:t>30.1]</w:t>
            </w:r>
          </w:p>
        </w:tc>
        <w:tc>
          <w:tcPr>
            <w:tcW w:w="1502" w:type="dxa"/>
            <w:tcBorders>
              <w:top w:val="single" w:sz="4" w:space="0" w:color="auto"/>
              <w:left w:val="single" w:sz="4" w:space="0" w:color="auto"/>
              <w:bottom w:val="single" w:sz="4" w:space="0" w:color="auto"/>
              <w:right w:val="single" w:sz="4" w:space="0" w:color="auto"/>
            </w:tcBorders>
          </w:tcPr>
          <w:p w:rsidR="006C7C4F" w:rsidRPr="002310C7" w:rsidRDefault="006577D2" w:rsidP="002C7F47">
            <w:pPr>
              <w:pStyle w:val="TAC"/>
            </w:pPr>
            <w:r>
              <w:t>-30</w:t>
            </w:r>
            <w:r w:rsidR="006C7C4F" w:rsidRPr="002310C7">
              <w:rPr>
                <w:rFonts w:eastAsia="SimSun"/>
                <w:lang w:eastAsia="zh-CN"/>
              </w:rPr>
              <w:t>+</w:t>
            </w:r>
            <w:r w:rsidR="006C7C4F" w:rsidRPr="002310C7">
              <w:t>[</w:t>
            </w:r>
            <w:r w:rsidR="006C7C4F" w:rsidRPr="002310C7">
              <w:rPr>
                <w:rFonts w:eastAsia="SimSun"/>
                <w:lang w:eastAsia="zh-CN"/>
              </w:rPr>
              <w:t>33.1]</w:t>
            </w:r>
          </w:p>
        </w:tc>
      </w:tr>
      <w:tr w:rsidR="006C7C4F" w:rsidRPr="002310C7" w:rsidTr="002C7F4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6C7C4F" w:rsidRPr="002310C7" w:rsidRDefault="006C7C4F" w:rsidP="002C7F4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6C7C4F" w:rsidRPr="002310C7" w:rsidRDefault="006C7C4F" w:rsidP="002C7F47">
            <w:pPr>
              <w:pStyle w:val="TAC"/>
            </w:pPr>
            <w:r w:rsidRPr="002310C7">
              <w:t>47.52 MHz</w:t>
            </w:r>
          </w:p>
        </w:tc>
        <w:tc>
          <w:tcPr>
            <w:tcW w:w="1501" w:type="dxa"/>
            <w:tcBorders>
              <w:top w:val="single" w:sz="4" w:space="0" w:color="auto"/>
              <w:left w:val="single" w:sz="4" w:space="0" w:color="auto"/>
              <w:bottom w:val="single" w:sz="4" w:space="0" w:color="auto"/>
              <w:right w:val="single" w:sz="4" w:space="0" w:color="auto"/>
            </w:tcBorders>
          </w:tcPr>
          <w:p w:rsidR="006C7C4F" w:rsidRPr="002310C7" w:rsidRDefault="006C7C4F" w:rsidP="002C7F47">
            <w:pPr>
              <w:pStyle w:val="TAC"/>
            </w:pPr>
            <w:r w:rsidRPr="002310C7">
              <w:t>95.04 MHz</w:t>
            </w:r>
          </w:p>
        </w:tc>
        <w:tc>
          <w:tcPr>
            <w:tcW w:w="1501" w:type="dxa"/>
            <w:tcBorders>
              <w:top w:val="single" w:sz="4" w:space="0" w:color="auto"/>
              <w:left w:val="single" w:sz="4" w:space="0" w:color="auto"/>
              <w:bottom w:val="single" w:sz="4" w:space="0" w:color="auto"/>
              <w:right w:val="single" w:sz="4" w:space="0" w:color="auto"/>
            </w:tcBorders>
          </w:tcPr>
          <w:p w:rsidR="006C7C4F" w:rsidRPr="002310C7" w:rsidRDefault="006C7C4F" w:rsidP="002C7F47">
            <w:pPr>
              <w:pStyle w:val="TAC"/>
            </w:pPr>
            <w:r w:rsidRPr="002310C7">
              <w:t>190.08 MHz</w:t>
            </w:r>
          </w:p>
        </w:tc>
        <w:tc>
          <w:tcPr>
            <w:tcW w:w="1502" w:type="dxa"/>
            <w:tcBorders>
              <w:top w:val="single" w:sz="4" w:space="0" w:color="auto"/>
              <w:left w:val="single" w:sz="4" w:space="0" w:color="auto"/>
              <w:bottom w:val="single" w:sz="4" w:space="0" w:color="auto"/>
              <w:right w:val="single" w:sz="4" w:space="0" w:color="auto"/>
            </w:tcBorders>
          </w:tcPr>
          <w:p w:rsidR="006C7C4F" w:rsidRPr="002310C7" w:rsidRDefault="006C7C4F" w:rsidP="002C7F47">
            <w:pPr>
              <w:pStyle w:val="TAC"/>
            </w:pPr>
            <w:r w:rsidRPr="002310C7">
              <w:t>380.16 MHz</w:t>
            </w:r>
          </w:p>
        </w:tc>
      </w:tr>
      <w:tr w:rsidR="006C7C4F" w:rsidRPr="002310C7" w:rsidTr="002C7F47">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rsidR="006C7C4F" w:rsidRPr="002310C7" w:rsidRDefault="006C7C4F" w:rsidP="002C7F47">
            <w:pPr>
              <w:pStyle w:val="TAN"/>
            </w:pPr>
            <w:r w:rsidRPr="002310C7">
              <w:t>NOTE 1:</w:t>
            </w:r>
            <w:r w:rsidRPr="002310C7">
              <w:tab/>
              <w:t xml:space="preserve">Core requirement cannot be tested due to testability issue and test requirement includes relaxation to achieve </w:t>
            </w:r>
            <w:r>
              <w:t>impact from test system noise to measurement results = 1.0</w:t>
            </w:r>
            <w:r w:rsidRPr="002310C7">
              <w:t xml:space="preserve"> dB (Minimum requirement + relaxation).</w:t>
            </w:r>
          </w:p>
        </w:tc>
      </w:tr>
    </w:tbl>
    <w:p w:rsidR="006C7C4F" w:rsidRPr="002310C7" w:rsidRDefault="006C7C4F" w:rsidP="006C7C4F">
      <w:pPr>
        <w:rPr>
          <w:lang w:eastAsia="zh-CN"/>
        </w:rPr>
      </w:pPr>
    </w:p>
    <w:p w:rsidR="00A16C05" w:rsidRPr="00A16C05" w:rsidRDefault="00C11527" w:rsidP="001A3864">
      <w:r>
        <w:t xml:space="preserve">Based on Table </w:t>
      </w:r>
      <w:r w:rsidR="006C7C4F">
        <w:t>3</w:t>
      </w:r>
      <w:r>
        <w:t>, we can include</w:t>
      </w:r>
      <w:r w:rsidR="00A16C05" w:rsidRPr="00A16C05">
        <w:t xml:space="preserve"> the same relaxation </w:t>
      </w:r>
      <w:r w:rsidR="00CC06EC">
        <w:t xml:space="preserve">values </w:t>
      </w:r>
      <w:r w:rsidR="00A16C05" w:rsidRPr="00A16C05">
        <w:t xml:space="preserve">in brackets for </w:t>
      </w:r>
      <w:r w:rsidR="00CC06EC">
        <w:t>FR2 SRS time mask for UL-MIMO test case</w:t>
      </w:r>
      <w:r w:rsidR="00A16C05" w:rsidRPr="00A16C05">
        <w:t>.</w:t>
      </w:r>
    </w:p>
    <w:p w:rsidR="00A16C05" w:rsidRPr="00A16C05" w:rsidRDefault="00A16C05" w:rsidP="001A3864">
      <w:r w:rsidRPr="00A16C05">
        <w:rPr>
          <w:b/>
          <w:i/>
        </w:rPr>
        <w:t>Proposal 1: Use the same Transmit OFF power relaxation parameters in brackets for SRS time mask for UL-MIMO test case</w:t>
      </w:r>
      <w:r w:rsidR="006C7C4F">
        <w:rPr>
          <w:b/>
          <w:i/>
        </w:rPr>
        <w:t xml:space="preserve"> as shown in Table 3</w:t>
      </w:r>
      <w:r w:rsidRPr="00A16C05">
        <w:rPr>
          <w:b/>
          <w:i/>
        </w:rPr>
        <w:t>.</w:t>
      </w:r>
    </w:p>
    <w:p w:rsidR="003D7666" w:rsidRDefault="00BA1CDE" w:rsidP="001A3864">
      <w:r w:rsidRPr="00B14BE3">
        <w:t>For t</w:t>
      </w:r>
      <w:r w:rsidR="001E5B06" w:rsidRPr="00B14BE3">
        <w:t xml:space="preserve">he Test Requirements of ON power of SRS time mask for UL-MIMO ON/OFF time mask </w:t>
      </w:r>
      <w:r w:rsidRPr="00B14BE3">
        <w:t>I would like to base it initially on FR1 requirements.</w:t>
      </w:r>
      <w:r w:rsidR="00F27C1B" w:rsidRPr="00B14BE3">
        <w:t xml:space="preserve"> </w:t>
      </w:r>
      <w:r w:rsidR="00B14BE3" w:rsidRPr="00B14BE3">
        <w:t xml:space="preserve">For the expected SRS transmission ON measured power, the channel bandwidth/minimum output power/measurement bandwidth for 60 kHz SCS is -3.5 </w:t>
      </w:r>
      <w:proofErr w:type="spellStart"/>
      <w:r w:rsidR="00B14BE3" w:rsidRPr="00B14BE3">
        <w:t>dBm</w:t>
      </w:r>
      <w:proofErr w:type="spellEnd"/>
      <w:r w:rsidR="00B14BE3" w:rsidRPr="00B14BE3">
        <w:t xml:space="preserve">. </w:t>
      </w:r>
      <w:r w:rsidR="00F27C1B" w:rsidRPr="00B14BE3">
        <w:t xml:space="preserve">So, </w:t>
      </w:r>
      <w:r w:rsidR="003D7666">
        <w:t xml:space="preserve">for </w:t>
      </w:r>
      <w:r w:rsidR="00B14BE3" w:rsidRPr="00B14BE3">
        <w:t>F</w:t>
      </w:r>
      <w:r w:rsidR="003D7666">
        <w:t>R</w:t>
      </w:r>
      <w:r w:rsidR="00B14BE3" w:rsidRPr="00B14BE3">
        <w:t xml:space="preserve">2 it is proposed to set </w:t>
      </w:r>
      <w:r w:rsidR="00F27C1B" w:rsidRPr="00B14BE3">
        <w:t>the expected SRS transmission</w:t>
      </w:r>
      <w:r w:rsidR="00F27C1B">
        <w:t xml:space="preserve"> ON measured power </w:t>
      </w:r>
      <w:r w:rsidR="00B14BE3">
        <w:t xml:space="preserve">for 60 kHz SCS to -3.5 </w:t>
      </w:r>
      <w:proofErr w:type="spellStart"/>
      <w:r w:rsidR="00B14BE3">
        <w:t>dBm</w:t>
      </w:r>
      <w:proofErr w:type="spellEnd"/>
      <w:r w:rsidR="00B14BE3">
        <w:t xml:space="preserve"> and for 120 kHz SCS to -3.9 </w:t>
      </w:r>
      <w:proofErr w:type="spellStart"/>
      <w:r w:rsidR="00B14BE3">
        <w:t>dBm</w:t>
      </w:r>
      <w:proofErr w:type="spellEnd"/>
      <w:r w:rsidR="00B14BE3">
        <w:t>.</w:t>
      </w:r>
      <w:r w:rsidR="00F27C1B">
        <w:t xml:space="preserve"> </w:t>
      </w:r>
      <w:r w:rsidR="00DE0144">
        <w:t xml:space="preserve">This proposal is provided in Table </w:t>
      </w:r>
      <w:r w:rsidR="006C7C4F">
        <w:t>4</w:t>
      </w:r>
      <w:r w:rsidR="00DE0144">
        <w:t>.</w:t>
      </w:r>
    </w:p>
    <w:p w:rsidR="001E5B06" w:rsidRPr="001E5B06" w:rsidRDefault="001E5B06" w:rsidP="001E5B06">
      <w:pPr>
        <w:pStyle w:val="TAC"/>
        <w:rPr>
          <w:b/>
        </w:rPr>
      </w:pPr>
      <w:r w:rsidRPr="000575F7">
        <w:rPr>
          <w:b/>
        </w:rPr>
        <w:t xml:space="preserve">Table </w:t>
      </w:r>
      <w:r w:rsidR="006C7C4F">
        <w:rPr>
          <w:b/>
        </w:rPr>
        <w:t>4</w:t>
      </w:r>
      <w:r w:rsidRPr="000575F7">
        <w:rPr>
          <w:b/>
        </w:rPr>
        <w:t xml:space="preserve">:  </w:t>
      </w:r>
      <w:r>
        <w:rPr>
          <w:b/>
        </w:rPr>
        <w:t>Test Requirements of ON</w:t>
      </w:r>
      <w:r w:rsidRPr="000575F7">
        <w:rPr>
          <w:b/>
        </w:rPr>
        <w:t xml:space="preserve"> power of SRS time mask for UL-MIMO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1E5B06" w:rsidRPr="002310C7" w:rsidTr="00646F3D">
        <w:trPr>
          <w:jc w:val="center"/>
        </w:trPr>
        <w:tc>
          <w:tcPr>
            <w:tcW w:w="1668" w:type="dxa"/>
            <w:tcBorders>
              <w:bottom w:val="nil"/>
            </w:tcBorders>
            <w:shd w:val="clear" w:color="auto" w:fill="auto"/>
          </w:tcPr>
          <w:p w:rsidR="001E5B06" w:rsidRPr="002310C7" w:rsidRDefault="001E5B06" w:rsidP="00646F3D"/>
        </w:tc>
        <w:tc>
          <w:tcPr>
            <w:tcW w:w="850" w:type="dxa"/>
            <w:tcBorders>
              <w:bottom w:val="nil"/>
            </w:tcBorders>
            <w:shd w:val="clear" w:color="auto" w:fill="auto"/>
          </w:tcPr>
          <w:p w:rsidR="001E5B06" w:rsidRPr="002310C7" w:rsidRDefault="001E5B06" w:rsidP="00646F3D">
            <w:pPr>
              <w:pStyle w:val="TAH"/>
            </w:pPr>
            <w:r w:rsidRPr="002310C7">
              <w:t xml:space="preserve">SCS </w:t>
            </w:r>
          </w:p>
        </w:tc>
        <w:tc>
          <w:tcPr>
            <w:tcW w:w="6804" w:type="dxa"/>
            <w:gridSpan w:val="4"/>
            <w:shd w:val="clear" w:color="auto" w:fill="auto"/>
            <w:vAlign w:val="center"/>
          </w:tcPr>
          <w:p w:rsidR="001E5B06" w:rsidRPr="002310C7" w:rsidRDefault="001E5B06" w:rsidP="00646F3D">
            <w:pPr>
              <w:pStyle w:val="TAH"/>
            </w:pPr>
            <w:r w:rsidRPr="002310C7">
              <w:t>Channel bandwidth / minimum output power / measurement bandwidth</w:t>
            </w:r>
          </w:p>
        </w:tc>
      </w:tr>
      <w:tr w:rsidR="001E5B06" w:rsidRPr="002310C7" w:rsidTr="00646F3D">
        <w:trPr>
          <w:jc w:val="center"/>
        </w:trPr>
        <w:tc>
          <w:tcPr>
            <w:tcW w:w="1668" w:type="dxa"/>
            <w:tcBorders>
              <w:top w:val="nil"/>
            </w:tcBorders>
            <w:shd w:val="clear" w:color="auto" w:fill="auto"/>
          </w:tcPr>
          <w:p w:rsidR="001E5B06" w:rsidRPr="002310C7" w:rsidRDefault="001E5B06" w:rsidP="00646F3D"/>
        </w:tc>
        <w:tc>
          <w:tcPr>
            <w:tcW w:w="850" w:type="dxa"/>
            <w:tcBorders>
              <w:top w:val="nil"/>
            </w:tcBorders>
            <w:shd w:val="clear" w:color="auto" w:fill="auto"/>
          </w:tcPr>
          <w:p w:rsidR="001E5B06" w:rsidRPr="002310C7" w:rsidRDefault="001E5B06" w:rsidP="00646F3D">
            <w:pPr>
              <w:pStyle w:val="TAH"/>
            </w:pPr>
            <w:r w:rsidRPr="002310C7">
              <w:t>[kHz]</w:t>
            </w:r>
          </w:p>
        </w:tc>
        <w:tc>
          <w:tcPr>
            <w:tcW w:w="1595" w:type="dxa"/>
            <w:shd w:val="clear" w:color="auto" w:fill="auto"/>
            <w:vAlign w:val="center"/>
          </w:tcPr>
          <w:p w:rsidR="001E5B06" w:rsidRPr="002310C7" w:rsidRDefault="001E5B06" w:rsidP="00646F3D">
            <w:pPr>
              <w:pStyle w:val="TAH"/>
            </w:pPr>
            <w:r w:rsidRPr="002310C7">
              <w:t>50 MHz</w:t>
            </w:r>
          </w:p>
        </w:tc>
        <w:tc>
          <w:tcPr>
            <w:tcW w:w="1949" w:type="dxa"/>
            <w:shd w:val="clear" w:color="auto" w:fill="auto"/>
            <w:vAlign w:val="center"/>
          </w:tcPr>
          <w:p w:rsidR="001E5B06" w:rsidRPr="002310C7" w:rsidRDefault="001E5B06" w:rsidP="00646F3D">
            <w:pPr>
              <w:pStyle w:val="TAH"/>
            </w:pPr>
            <w:r w:rsidRPr="002310C7">
              <w:t>100 MHz</w:t>
            </w:r>
          </w:p>
        </w:tc>
        <w:tc>
          <w:tcPr>
            <w:tcW w:w="1701" w:type="dxa"/>
            <w:shd w:val="clear" w:color="auto" w:fill="auto"/>
            <w:vAlign w:val="center"/>
          </w:tcPr>
          <w:p w:rsidR="001E5B06" w:rsidRPr="002310C7" w:rsidRDefault="001E5B06" w:rsidP="00646F3D">
            <w:pPr>
              <w:pStyle w:val="TAH"/>
            </w:pPr>
            <w:r w:rsidRPr="002310C7">
              <w:t>200 MHz</w:t>
            </w:r>
          </w:p>
        </w:tc>
        <w:tc>
          <w:tcPr>
            <w:tcW w:w="1559" w:type="dxa"/>
            <w:shd w:val="clear" w:color="auto" w:fill="auto"/>
            <w:vAlign w:val="center"/>
          </w:tcPr>
          <w:p w:rsidR="001E5B06" w:rsidRPr="002310C7" w:rsidRDefault="001E5B06" w:rsidP="00646F3D">
            <w:pPr>
              <w:pStyle w:val="TAH"/>
            </w:pPr>
            <w:r w:rsidRPr="002310C7">
              <w:t>400 MHz</w:t>
            </w:r>
          </w:p>
        </w:tc>
      </w:tr>
      <w:tr w:rsidR="001E5B06" w:rsidRPr="002310C7" w:rsidTr="00A85BD5">
        <w:trPr>
          <w:trHeight w:val="80"/>
          <w:jc w:val="center"/>
        </w:trPr>
        <w:tc>
          <w:tcPr>
            <w:tcW w:w="1668" w:type="dxa"/>
            <w:vMerge w:val="restart"/>
            <w:shd w:val="clear" w:color="auto" w:fill="auto"/>
          </w:tcPr>
          <w:p w:rsidR="001E5B06" w:rsidRPr="002310C7" w:rsidRDefault="001E5B06" w:rsidP="00646F3D">
            <w:pPr>
              <w:pStyle w:val="TAC"/>
            </w:pPr>
            <w:r w:rsidRPr="002310C7">
              <w:t xml:space="preserve">Expected </w:t>
            </w:r>
            <w:r>
              <w:t>SRS</w:t>
            </w:r>
            <w:r w:rsidR="00CD3D05">
              <w:t xml:space="preserve"> </w:t>
            </w:r>
            <w:r w:rsidRPr="002310C7">
              <w:t>Transmission ON</w:t>
            </w:r>
          </w:p>
          <w:p w:rsidR="001E5B06" w:rsidRPr="002310C7" w:rsidRDefault="00DE0144" w:rsidP="00DE0144">
            <w:pPr>
              <w:pStyle w:val="TAC"/>
            </w:pPr>
            <w:r>
              <w:t>Measured power</w:t>
            </w:r>
          </w:p>
        </w:tc>
        <w:tc>
          <w:tcPr>
            <w:tcW w:w="850" w:type="dxa"/>
            <w:shd w:val="clear" w:color="auto" w:fill="auto"/>
          </w:tcPr>
          <w:p w:rsidR="001E5B06" w:rsidRPr="002310C7" w:rsidRDefault="001E5B06" w:rsidP="00646F3D">
            <w:pPr>
              <w:pStyle w:val="TAC"/>
              <w:rPr>
                <w:rFonts w:eastAsia="SimSun"/>
                <w:lang w:eastAsia="zh-CN"/>
              </w:rPr>
            </w:pPr>
            <w:r w:rsidRPr="002310C7">
              <w:rPr>
                <w:rFonts w:eastAsia="SimSun"/>
                <w:lang w:eastAsia="zh-CN"/>
              </w:rPr>
              <w:t>60</w:t>
            </w:r>
          </w:p>
        </w:tc>
        <w:tc>
          <w:tcPr>
            <w:tcW w:w="1595" w:type="dxa"/>
            <w:shd w:val="clear" w:color="auto" w:fill="auto"/>
          </w:tcPr>
          <w:p w:rsidR="001E5B06" w:rsidRPr="00DE0144" w:rsidRDefault="00DE0144" w:rsidP="0076470B">
            <w:pPr>
              <w:pStyle w:val="TAC"/>
              <w:rPr>
                <w:rFonts w:eastAsia="SimSun"/>
                <w:lang w:eastAsia="zh-CN"/>
              </w:rPr>
            </w:pPr>
            <w:r w:rsidRPr="00DE0144">
              <w:rPr>
                <w:rFonts w:eastAsia="SimSun"/>
                <w:lang w:eastAsia="zh-CN"/>
              </w:rPr>
              <w:t>[-3.5]</w:t>
            </w:r>
          </w:p>
        </w:tc>
        <w:tc>
          <w:tcPr>
            <w:tcW w:w="1949" w:type="dxa"/>
            <w:shd w:val="clear" w:color="auto" w:fill="auto"/>
          </w:tcPr>
          <w:p w:rsidR="001E5B06" w:rsidRPr="00DE0144" w:rsidRDefault="00DE0144" w:rsidP="00646F3D">
            <w:pPr>
              <w:pStyle w:val="TAC"/>
            </w:pPr>
            <w:r w:rsidRPr="00DE0144">
              <w:rPr>
                <w:rFonts w:eastAsia="SimSun"/>
                <w:lang w:eastAsia="zh-CN"/>
              </w:rPr>
              <w:t>[-3.5]</w:t>
            </w:r>
          </w:p>
        </w:tc>
        <w:tc>
          <w:tcPr>
            <w:tcW w:w="1701" w:type="dxa"/>
            <w:shd w:val="clear" w:color="auto" w:fill="auto"/>
          </w:tcPr>
          <w:p w:rsidR="001E5B06" w:rsidRPr="00DE0144" w:rsidRDefault="00DE0144" w:rsidP="00646F3D">
            <w:pPr>
              <w:pStyle w:val="TAC"/>
            </w:pPr>
            <w:r w:rsidRPr="00DE0144">
              <w:rPr>
                <w:rFonts w:eastAsia="SimSun"/>
                <w:lang w:eastAsia="zh-CN"/>
              </w:rPr>
              <w:t>[-3.5]</w:t>
            </w:r>
          </w:p>
        </w:tc>
        <w:tc>
          <w:tcPr>
            <w:tcW w:w="1559" w:type="dxa"/>
            <w:shd w:val="clear" w:color="auto" w:fill="auto"/>
          </w:tcPr>
          <w:p w:rsidR="001E5B06" w:rsidRPr="002310C7" w:rsidRDefault="001E5B06" w:rsidP="00646F3D">
            <w:pPr>
              <w:pStyle w:val="TAC"/>
            </w:pPr>
            <w:r>
              <w:rPr>
                <w:rFonts w:eastAsia="SimSun"/>
                <w:lang w:eastAsia="zh-CN"/>
              </w:rPr>
              <w:t>N/A</w:t>
            </w:r>
          </w:p>
        </w:tc>
      </w:tr>
      <w:tr w:rsidR="001E5B06" w:rsidRPr="002310C7" w:rsidTr="00646F3D">
        <w:trPr>
          <w:jc w:val="center"/>
        </w:trPr>
        <w:tc>
          <w:tcPr>
            <w:tcW w:w="1668" w:type="dxa"/>
            <w:vMerge/>
            <w:shd w:val="clear" w:color="auto" w:fill="auto"/>
          </w:tcPr>
          <w:p w:rsidR="001E5B06" w:rsidRPr="00E46A65" w:rsidRDefault="001E5B06" w:rsidP="00646F3D">
            <w:pPr>
              <w:pStyle w:val="TAC"/>
            </w:pPr>
          </w:p>
        </w:tc>
        <w:tc>
          <w:tcPr>
            <w:tcW w:w="850" w:type="dxa"/>
            <w:shd w:val="clear" w:color="auto" w:fill="auto"/>
          </w:tcPr>
          <w:p w:rsidR="001E5B06" w:rsidRPr="002310C7" w:rsidRDefault="001E5B06" w:rsidP="00646F3D">
            <w:pPr>
              <w:pStyle w:val="TAC"/>
              <w:rPr>
                <w:rFonts w:eastAsia="SimSun"/>
                <w:lang w:eastAsia="zh-CN"/>
              </w:rPr>
            </w:pPr>
            <w:r w:rsidRPr="002310C7">
              <w:rPr>
                <w:rFonts w:eastAsia="SimSun"/>
                <w:lang w:eastAsia="zh-CN"/>
              </w:rPr>
              <w:t>120</w:t>
            </w:r>
          </w:p>
        </w:tc>
        <w:tc>
          <w:tcPr>
            <w:tcW w:w="1595" w:type="dxa"/>
            <w:shd w:val="clear" w:color="auto" w:fill="auto"/>
          </w:tcPr>
          <w:p w:rsidR="001E5B06" w:rsidRPr="00DE0144" w:rsidRDefault="00DE0144" w:rsidP="0076470B">
            <w:pPr>
              <w:pStyle w:val="TAC"/>
            </w:pPr>
            <w:r w:rsidRPr="00DE0144">
              <w:rPr>
                <w:rFonts w:eastAsia="SimSun"/>
                <w:lang w:eastAsia="zh-CN"/>
              </w:rPr>
              <w:t>[-3.9]</w:t>
            </w:r>
          </w:p>
        </w:tc>
        <w:tc>
          <w:tcPr>
            <w:tcW w:w="1949" w:type="dxa"/>
            <w:shd w:val="clear" w:color="auto" w:fill="auto"/>
          </w:tcPr>
          <w:p w:rsidR="001E5B06" w:rsidRPr="00DE0144" w:rsidRDefault="00DE0144" w:rsidP="00646F3D">
            <w:pPr>
              <w:pStyle w:val="TAC"/>
            </w:pPr>
            <w:r w:rsidRPr="00DE0144">
              <w:rPr>
                <w:rFonts w:eastAsia="SimSun"/>
                <w:lang w:eastAsia="zh-CN"/>
              </w:rPr>
              <w:t>[-3.9]</w:t>
            </w:r>
          </w:p>
        </w:tc>
        <w:tc>
          <w:tcPr>
            <w:tcW w:w="1701" w:type="dxa"/>
            <w:shd w:val="clear" w:color="auto" w:fill="auto"/>
          </w:tcPr>
          <w:p w:rsidR="001E5B06" w:rsidRPr="00DE0144" w:rsidRDefault="00DE0144" w:rsidP="00646F3D">
            <w:pPr>
              <w:pStyle w:val="TAC"/>
            </w:pPr>
            <w:r w:rsidRPr="00DE0144">
              <w:rPr>
                <w:rFonts w:eastAsia="SimSun"/>
                <w:lang w:eastAsia="zh-CN"/>
              </w:rPr>
              <w:t>[-3.9]</w:t>
            </w:r>
          </w:p>
        </w:tc>
        <w:tc>
          <w:tcPr>
            <w:tcW w:w="1559" w:type="dxa"/>
            <w:shd w:val="clear" w:color="auto" w:fill="auto"/>
          </w:tcPr>
          <w:p w:rsidR="001E5B06" w:rsidRPr="002310C7" w:rsidRDefault="00DE0144" w:rsidP="00646F3D">
            <w:pPr>
              <w:pStyle w:val="TAC"/>
            </w:pPr>
            <w:r>
              <w:rPr>
                <w:rFonts w:eastAsia="SimSun"/>
                <w:lang w:eastAsia="zh-CN"/>
              </w:rPr>
              <w:t>[-3.9]</w:t>
            </w:r>
          </w:p>
        </w:tc>
      </w:tr>
      <w:tr w:rsidR="00EE033E" w:rsidRPr="002310C7" w:rsidTr="00646F3D">
        <w:trPr>
          <w:jc w:val="center"/>
        </w:trPr>
        <w:tc>
          <w:tcPr>
            <w:tcW w:w="1668" w:type="dxa"/>
            <w:shd w:val="clear" w:color="auto" w:fill="auto"/>
          </w:tcPr>
          <w:p w:rsidR="00EE033E" w:rsidRPr="00E46A65" w:rsidRDefault="00EE033E" w:rsidP="00646F3D">
            <w:pPr>
              <w:pStyle w:val="TAC"/>
            </w:pPr>
            <w:r>
              <w:t>ON Power Tolerance</w:t>
            </w:r>
            <w:r w:rsidR="00674A82">
              <w:t xml:space="preserve"> for n257, n258, n261</w:t>
            </w:r>
          </w:p>
        </w:tc>
        <w:tc>
          <w:tcPr>
            <w:tcW w:w="850" w:type="dxa"/>
            <w:shd w:val="clear" w:color="auto" w:fill="auto"/>
          </w:tcPr>
          <w:p w:rsidR="00EE033E" w:rsidRPr="002310C7" w:rsidRDefault="00EE033E" w:rsidP="00646F3D">
            <w:pPr>
              <w:pStyle w:val="TAC"/>
              <w:rPr>
                <w:rFonts w:eastAsia="SimSun"/>
                <w:lang w:eastAsia="zh-CN"/>
              </w:rPr>
            </w:pPr>
          </w:p>
        </w:tc>
        <w:tc>
          <w:tcPr>
            <w:tcW w:w="1595" w:type="dxa"/>
            <w:shd w:val="clear" w:color="auto" w:fill="auto"/>
          </w:tcPr>
          <w:p w:rsidR="00EE033E" w:rsidRPr="00DE0144" w:rsidRDefault="00EE033E" w:rsidP="0076470B">
            <w:pPr>
              <w:pStyle w:val="TAC"/>
              <w:rPr>
                <w:rFonts w:eastAsia="SimSun"/>
                <w:lang w:eastAsia="zh-CN"/>
              </w:rPr>
            </w:pPr>
            <w:r w:rsidRPr="007D43C8">
              <w:t>± ([14.0]</w:t>
            </w:r>
            <w:r>
              <w:t>+</w:t>
            </w:r>
            <w:r w:rsidRPr="007D43C8">
              <w:t>TT) dB</w:t>
            </w:r>
          </w:p>
        </w:tc>
        <w:tc>
          <w:tcPr>
            <w:tcW w:w="1949" w:type="dxa"/>
            <w:shd w:val="clear" w:color="auto" w:fill="auto"/>
          </w:tcPr>
          <w:p w:rsidR="00EE033E" w:rsidRPr="00DE0144" w:rsidRDefault="00EE033E" w:rsidP="00646F3D">
            <w:pPr>
              <w:pStyle w:val="TAC"/>
              <w:rPr>
                <w:rFonts w:eastAsia="SimSun"/>
                <w:lang w:eastAsia="zh-CN"/>
              </w:rPr>
            </w:pPr>
            <w:r w:rsidRPr="007D43C8">
              <w:t>± ([14.0]</w:t>
            </w:r>
            <w:r>
              <w:t>+</w:t>
            </w:r>
            <w:r w:rsidRPr="007D43C8">
              <w:t>TT) dB</w:t>
            </w:r>
          </w:p>
        </w:tc>
        <w:tc>
          <w:tcPr>
            <w:tcW w:w="1701" w:type="dxa"/>
            <w:shd w:val="clear" w:color="auto" w:fill="auto"/>
          </w:tcPr>
          <w:p w:rsidR="00EE033E" w:rsidRPr="00DE0144" w:rsidRDefault="00EE033E" w:rsidP="00646F3D">
            <w:pPr>
              <w:pStyle w:val="TAC"/>
              <w:rPr>
                <w:rFonts w:eastAsia="SimSun"/>
                <w:lang w:eastAsia="zh-CN"/>
              </w:rPr>
            </w:pPr>
            <w:r w:rsidRPr="007D43C8">
              <w:t>± ([14.0]</w:t>
            </w:r>
            <w:r>
              <w:t>+</w:t>
            </w:r>
            <w:r w:rsidRPr="007D43C8">
              <w:t>TT) dB</w:t>
            </w:r>
          </w:p>
        </w:tc>
        <w:tc>
          <w:tcPr>
            <w:tcW w:w="1559" w:type="dxa"/>
            <w:shd w:val="clear" w:color="auto" w:fill="auto"/>
          </w:tcPr>
          <w:p w:rsidR="00EE033E" w:rsidRDefault="00EE033E" w:rsidP="00646F3D">
            <w:pPr>
              <w:pStyle w:val="TAC"/>
              <w:rPr>
                <w:rFonts w:eastAsia="SimSun"/>
                <w:lang w:eastAsia="zh-CN"/>
              </w:rPr>
            </w:pPr>
            <w:r w:rsidRPr="007D43C8">
              <w:t>± ([14.0]</w:t>
            </w:r>
            <w:r>
              <w:t>+</w:t>
            </w:r>
            <w:r w:rsidRPr="007D43C8">
              <w:t>TT) dB</w:t>
            </w:r>
          </w:p>
        </w:tc>
      </w:tr>
      <w:tr w:rsidR="00EE033E" w:rsidRPr="002310C7" w:rsidTr="00646F3D">
        <w:trPr>
          <w:jc w:val="center"/>
        </w:trPr>
        <w:tc>
          <w:tcPr>
            <w:tcW w:w="1668" w:type="dxa"/>
            <w:shd w:val="clear" w:color="auto" w:fill="auto"/>
          </w:tcPr>
          <w:p w:rsidR="00EE033E" w:rsidRPr="00E46A65" w:rsidRDefault="00EE033E" w:rsidP="00EE033E">
            <w:pPr>
              <w:pStyle w:val="TAC"/>
            </w:pPr>
            <w:r>
              <w:t>ON Power Tolerance</w:t>
            </w:r>
            <w:r w:rsidR="00674A82">
              <w:t xml:space="preserve"> </w:t>
            </w:r>
            <w:r w:rsidR="00674A82">
              <w:t>n257, n258, n261</w:t>
            </w:r>
          </w:p>
        </w:tc>
        <w:tc>
          <w:tcPr>
            <w:tcW w:w="850" w:type="dxa"/>
            <w:shd w:val="clear" w:color="auto" w:fill="auto"/>
          </w:tcPr>
          <w:p w:rsidR="00EE033E" w:rsidRPr="002310C7" w:rsidRDefault="00EE033E" w:rsidP="00EE033E">
            <w:pPr>
              <w:pStyle w:val="TAC"/>
              <w:rPr>
                <w:rFonts w:eastAsia="SimSun"/>
                <w:lang w:eastAsia="zh-CN"/>
              </w:rPr>
            </w:pPr>
          </w:p>
        </w:tc>
        <w:tc>
          <w:tcPr>
            <w:tcW w:w="1595" w:type="dxa"/>
            <w:shd w:val="clear" w:color="auto" w:fill="auto"/>
          </w:tcPr>
          <w:p w:rsidR="00EE033E" w:rsidRPr="00DE0144" w:rsidRDefault="00EE033E" w:rsidP="00EE033E">
            <w:pPr>
              <w:pStyle w:val="TAC"/>
              <w:rPr>
                <w:rFonts w:eastAsia="SimSun"/>
                <w:lang w:eastAsia="zh-CN"/>
              </w:rPr>
            </w:pPr>
            <w:r w:rsidRPr="007D43C8">
              <w:t>± ([14.0]</w:t>
            </w:r>
            <w:r>
              <w:t>+</w:t>
            </w:r>
            <w:r w:rsidRPr="007D43C8">
              <w:t>TT) dB</w:t>
            </w:r>
          </w:p>
        </w:tc>
        <w:tc>
          <w:tcPr>
            <w:tcW w:w="1949" w:type="dxa"/>
            <w:shd w:val="clear" w:color="auto" w:fill="auto"/>
          </w:tcPr>
          <w:p w:rsidR="00EE033E" w:rsidRPr="00DE0144" w:rsidRDefault="00EE033E" w:rsidP="00EE033E">
            <w:pPr>
              <w:pStyle w:val="TAC"/>
              <w:rPr>
                <w:rFonts w:eastAsia="SimSun"/>
                <w:lang w:eastAsia="zh-CN"/>
              </w:rPr>
            </w:pPr>
            <w:r w:rsidRPr="007D43C8">
              <w:t>± ([14.0]</w:t>
            </w:r>
            <w:r>
              <w:t>+</w:t>
            </w:r>
            <w:r w:rsidRPr="007D43C8">
              <w:t>TT) dB</w:t>
            </w:r>
          </w:p>
        </w:tc>
        <w:tc>
          <w:tcPr>
            <w:tcW w:w="1701" w:type="dxa"/>
            <w:shd w:val="clear" w:color="auto" w:fill="auto"/>
          </w:tcPr>
          <w:p w:rsidR="00EE033E" w:rsidRPr="00DE0144" w:rsidRDefault="00EE033E" w:rsidP="00EE033E">
            <w:pPr>
              <w:pStyle w:val="TAC"/>
              <w:rPr>
                <w:rFonts w:eastAsia="SimSun"/>
                <w:lang w:eastAsia="zh-CN"/>
              </w:rPr>
            </w:pPr>
            <w:r w:rsidRPr="007D43C8">
              <w:t>± ([14.0]</w:t>
            </w:r>
            <w:r>
              <w:t>+</w:t>
            </w:r>
            <w:r w:rsidRPr="007D43C8">
              <w:t>TT) dB</w:t>
            </w:r>
          </w:p>
        </w:tc>
        <w:tc>
          <w:tcPr>
            <w:tcW w:w="1559" w:type="dxa"/>
            <w:shd w:val="clear" w:color="auto" w:fill="auto"/>
          </w:tcPr>
          <w:p w:rsidR="00EE033E" w:rsidRDefault="00EE033E" w:rsidP="00EE033E">
            <w:pPr>
              <w:pStyle w:val="TAC"/>
              <w:rPr>
                <w:rFonts w:eastAsia="SimSun"/>
                <w:lang w:eastAsia="zh-CN"/>
              </w:rPr>
            </w:pPr>
            <w:r w:rsidRPr="007D43C8">
              <w:t>± ([14.0]</w:t>
            </w:r>
            <w:r>
              <w:t>+</w:t>
            </w:r>
            <w:r w:rsidRPr="007D43C8">
              <w:t>TT) dB</w:t>
            </w:r>
          </w:p>
        </w:tc>
      </w:tr>
    </w:tbl>
    <w:p w:rsidR="001E5B06" w:rsidRDefault="001E5B06" w:rsidP="001A3864"/>
    <w:p w:rsidR="004E75D8" w:rsidRDefault="004E75D8" w:rsidP="001A3864">
      <w:r w:rsidRPr="00A16C05">
        <w:rPr>
          <w:b/>
          <w:i/>
        </w:rPr>
        <w:t>Proposal 2: To be in alignm</w:t>
      </w:r>
      <w:r w:rsidR="00A16C05" w:rsidRPr="00A16C05">
        <w:rPr>
          <w:b/>
          <w:i/>
        </w:rPr>
        <w:t>ent with FR1 test case, use expected SRS transmission ON measured power for 60 kHz SCS [-3.5</w:t>
      </w:r>
      <w:r w:rsidRPr="00A16C05">
        <w:rPr>
          <w:b/>
          <w:i/>
        </w:rPr>
        <w:t>] dB</w:t>
      </w:r>
      <w:r w:rsidR="00A16C05" w:rsidRPr="00A16C05">
        <w:rPr>
          <w:b/>
          <w:i/>
        </w:rPr>
        <w:t xml:space="preserve"> and for 120 kHz SCS [-3.9] </w:t>
      </w:r>
      <w:proofErr w:type="spellStart"/>
      <w:r w:rsidR="00A16C05" w:rsidRPr="00A16C05">
        <w:rPr>
          <w:b/>
          <w:i/>
        </w:rPr>
        <w:t>dB</w:t>
      </w:r>
      <w:r w:rsidRPr="00A16C05">
        <w:rPr>
          <w:b/>
          <w:i/>
        </w:rPr>
        <w:t>.</w:t>
      </w:r>
      <w:proofErr w:type="spellEnd"/>
    </w:p>
    <w:p w:rsidR="00C4521A" w:rsidRPr="00F6387D" w:rsidRDefault="00C4521A" w:rsidP="00EF39BE">
      <w:r w:rsidRPr="00F6387D">
        <w:t xml:space="preserve">For the FR1 test case, an analysis was done </w:t>
      </w:r>
      <w:r w:rsidR="00F151C8" w:rsidRPr="00F6387D">
        <w:t xml:space="preserve">and the </w:t>
      </w:r>
      <w:r w:rsidR="00F6387D" w:rsidRPr="00F6387D">
        <w:t xml:space="preserve">minimum absolute power tolerance of ± 9.0 dB requirement was selected. </w:t>
      </w:r>
      <w:r w:rsidRPr="00F6387D">
        <w:t xml:space="preserve">So, for FR2 test case, </w:t>
      </w:r>
      <w:r w:rsidR="00F6387D" w:rsidRPr="00F6387D">
        <w:t>we can apply the same principle and use the minimum a</w:t>
      </w:r>
      <w:r w:rsidRPr="00F6387D">
        <w:t xml:space="preserve">bsolute power tolerance of </w:t>
      </w:r>
      <w:r w:rsidR="0030562C" w:rsidRPr="00F6387D">
        <w:t>± [1</w:t>
      </w:r>
      <w:r w:rsidR="004E75D8">
        <w:t>4</w:t>
      </w:r>
      <w:r w:rsidR="0030562C" w:rsidRPr="00F6387D">
        <w:t>.0]</w:t>
      </w:r>
      <w:r w:rsidRPr="00F6387D">
        <w:t xml:space="preserve"> dB for the ON power. </w:t>
      </w:r>
      <w:r w:rsidR="00F6387D">
        <w:t xml:space="preserve"> </w:t>
      </w:r>
      <w:r w:rsidR="004E75D8">
        <w:t xml:space="preserve">This proposal is provided in Table </w:t>
      </w:r>
      <w:r w:rsidR="006C7C4F">
        <w:t>5</w:t>
      </w:r>
      <w:r w:rsidR="004E75D8">
        <w:t>.</w:t>
      </w:r>
    </w:p>
    <w:p w:rsidR="000428BA" w:rsidRDefault="000428BA" w:rsidP="000428BA">
      <w:pPr>
        <w:pStyle w:val="TH"/>
      </w:pPr>
      <w:r w:rsidRPr="002310C7">
        <w:t xml:space="preserve">Table </w:t>
      </w:r>
      <w:r w:rsidR="006C7C4F">
        <w:t>5</w:t>
      </w:r>
      <w:r w:rsidRPr="002310C7">
        <w:t xml:space="preserve">: </w:t>
      </w:r>
      <w:r>
        <w:t>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0428BA" w:rsidRPr="002310C7" w:rsidTr="00E21F20">
        <w:trPr>
          <w:jc w:val="center"/>
        </w:trPr>
        <w:tc>
          <w:tcPr>
            <w:tcW w:w="1668" w:type="dxa"/>
            <w:tcBorders>
              <w:bottom w:val="nil"/>
            </w:tcBorders>
            <w:shd w:val="clear" w:color="auto" w:fill="auto"/>
          </w:tcPr>
          <w:p w:rsidR="000428BA" w:rsidRPr="002310C7" w:rsidRDefault="000428BA" w:rsidP="00E21F20"/>
        </w:tc>
        <w:tc>
          <w:tcPr>
            <w:tcW w:w="850" w:type="dxa"/>
            <w:tcBorders>
              <w:bottom w:val="nil"/>
            </w:tcBorders>
            <w:shd w:val="clear" w:color="auto" w:fill="auto"/>
          </w:tcPr>
          <w:p w:rsidR="000428BA" w:rsidRPr="002310C7" w:rsidRDefault="000428BA" w:rsidP="00E21F20">
            <w:pPr>
              <w:pStyle w:val="TAH"/>
            </w:pPr>
            <w:r w:rsidRPr="002310C7">
              <w:t xml:space="preserve">SCS </w:t>
            </w:r>
          </w:p>
        </w:tc>
        <w:tc>
          <w:tcPr>
            <w:tcW w:w="6804" w:type="dxa"/>
            <w:gridSpan w:val="4"/>
            <w:shd w:val="clear" w:color="auto" w:fill="auto"/>
            <w:vAlign w:val="center"/>
          </w:tcPr>
          <w:p w:rsidR="000428BA" w:rsidRPr="002310C7" w:rsidRDefault="000428BA" w:rsidP="00E21F20">
            <w:pPr>
              <w:pStyle w:val="TAH"/>
            </w:pPr>
            <w:r w:rsidRPr="002310C7">
              <w:t>Channel bandwidth / minimum output power / measurement bandwidth</w:t>
            </w:r>
          </w:p>
        </w:tc>
      </w:tr>
      <w:tr w:rsidR="000428BA" w:rsidRPr="002310C7" w:rsidTr="00E21F20">
        <w:trPr>
          <w:jc w:val="center"/>
        </w:trPr>
        <w:tc>
          <w:tcPr>
            <w:tcW w:w="1668" w:type="dxa"/>
            <w:tcBorders>
              <w:top w:val="nil"/>
            </w:tcBorders>
            <w:shd w:val="clear" w:color="auto" w:fill="auto"/>
          </w:tcPr>
          <w:p w:rsidR="000428BA" w:rsidRPr="002310C7" w:rsidRDefault="000428BA" w:rsidP="00E21F20"/>
        </w:tc>
        <w:tc>
          <w:tcPr>
            <w:tcW w:w="850" w:type="dxa"/>
            <w:tcBorders>
              <w:top w:val="nil"/>
            </w:tcBorders>
            <w:shd w:val="clear" w:color="auto" w:fill="auto"/>
          </w:tcPr>
          <w:p w:rsidR="000428BA" w:rsidRPr="002310C7" w:rsidRDefault="000428BA" w:rsidP="00E21F20">
            <w:pPr>
              <w:pStyle w:val="TAH"/>
            </w:pPr>
            <w:r w:rsidRPr="002310C7">
              <w:t>[kHz]</w:t>
            </w:r>
          </w:p>
        </w:tc>
        <w:tc>
          <w:tcPr>
            <w:tcW w:w="1595" w:type="dxa"/>
            <w:shd w:val="clear" w:color="auto" w:fill="auto"/>
            <w:vAlign w:val="center"/>
          </w:tcPr>
          <w:p w:rsidR="000428BA" w:rsidRPr="002310C7" w:rsidRDefault="000428BA" w:rsidP="00E21F20">
            <w:pPr>
              <w:pStyle w:val="TAH"/>
            </w:pPr>
            <w:r w:rsidRPr="002310C7">
              <w:t>50 MHz</w:t>
            </w:r>
          </w:p>
        </w:tc>
        <w:tc>
          <w:tcPr>
            <w:tcW w:w="1949" w:type="dxa"/>
            <w:shd w:val="clear" w:color="auto" w:fill="auto"/>
            <w:vAlign w:val="center"/>
          </w:tcPr>
          <w:p w:rsidR="000428BA" w:rsidRPr="002310C7" w:rsidRDefault="000428BA" w:rsidP="00E21F20">
            <w:pPr>
              <w:pStyle w:val="TAH"/>
            </w:pPr>
            <w:r w:rsidRPr="002310C7">
              <w:t>100 MHz</w:t>
            </w:r>
          </w:p>
        </w:tc>
        <w:tc>
          <w:tcPr>
            <w:tcW w:w="1701" w:type="dxa"/>
            <w:shd w:val="clear" w:color="auto" w:fill="auto"/>
            <w:vAlign w:val="center"/>
          </w:tcPr>
          <w:p w:rsidR="000428BA" w:rsidRPr="002310C7" w:rsidRDefault="000428BA" w:rsidP="00E21F20">
            <w:pPr>
              <w:pStyle w:val="TAH"/>
            </w:pPr>
            <w:r w:rsidRPr="002310C7">
              <w:t>200 MHz</w:t>
            </w:r>
          </w:p>
        </w:tc>
        <w:tc>
          <w:tcPr>
            <w:tcW w:w="1559" w:type="dxa"/>
            <w:shd w:val="clear" w:color="auto" w:fill="auto"/>
            <w:vAlign w:val="center"/>
          </w:tcPr>
          <w:p w:rsidR="000428BA" w:rsidRPr="002310C7" w:rsidRDefault="000428BA" w:rsidP="00E21F20">
            <w:pPr>
              <w:pStyle w:val="TAH"/>
            </w:pPr>
            <w:r w:rsidRPr="002310C7">
              <w:t>400 MHz</w:t>
            </w:r>
          </w:p>
        </w:tc>
      </w:tr>
      <w:tr w:rsidR="000428BA" w:rsidRPr="002310C7" w:rsidTr="00E21F20">
        <w:trPr>
          <w:jc w:val="center"/>
        </w:trPr>
        <w:tc>
          <w:tcPr>
            <w:tcW w:w="1668" w:type="dxa"/>
            <w:vMerge w:val="restart"/>
            <w:shd w:val="clear" w:color="auto" w:fill="auto"/>
          </w:tcPr>
          <w:p w:rsidR="000428BA" w:rsidRPr="002310C7" w:rsidRDefault="000428BA" w:rsidP="00E21F20">
            <w:pPr>
              <w:pStyle w:val="TAC"/>
            </w:pPr>
            <w:r w:rsidRPr="002310C7">
              <w:lastRenderedPageBreak/>
              <w:t xml:space="preserve">Expected </w:t>
            </w:r>
            <w:r>
              <w:t xml:space="preserve">SRS </w:t>
            </w:r>
            <w:r w:rsidRPr="002310C7">
              <w:t>Transmission ON</w:t>
            </w:r>
          </w:p>
          <w:p w:rsidR="000428BA" w:rsidRPr="002310C7" w:rsidRDefault="0006794C" w:rsidP="0006794C">
            <w:pPr>
              <w:pStyle w:val="TAC"/>
            </w:pPr>
            <w:r>
              <w:t>Measured power</w:t>
            </w:r>
          </w:p>
        </w:tc>
        <w:tc>
          <w:tcPr>
            <w:tcW w:w="850" w:type="dxa"/>
            <w:shd w:val="clear" w:color="auto" w:fill="auto"/>
          </w:tcPr>
          <w:p w:rsidR="000428BA" w:rsidRPr="002310C7" w:rsidRDefault="000428BA" w:rsidP="00E21F20">
            <w:pPr>
              <w:pStyle w:val="TAC"/>
              <w:rPr>
                <w:rFonts w:eastAsia="SimSun"/>
                <w:lang w:eastAsia="zh-CN"/>
              </w:rPr>
            </w:pPr>
            <w:r w:rsidRPr="002310C7">
              <w:rPr>
                <w:rFonts w:eastAsia="SimSun"/>
                <w:lang w:eastAsia="zh-CN"/>
              </w:rPr>
              <w:t>60</w:t>
            </w:r>
          </w:p>
        </w:tc>
        <w:tc>
          <w:tcPr>
            <w:tcW w:w="1595" w:type="dxa"/>
            <w:shd w:val="clear" w:color="auto" w:fill="auto"/>
          </w:tcPr>
          <w:p w:rsidR="000428BA" w:rsidRPr="002310C7" w:rsidRDefault="0006794C" w:rsidP="00F151C8">
            <w:pPr>
              <w:pStyle w:val="TAC"/>
              <w:rPr>
                <w:rFonts w:eastAsia="SimSun"/>
                <w:lang w:eastAsia="zh-CN"/>
              </w:rPr>
            </w:pPr>
            <w:r>
              <w:rPr>
                <w:rFonts w:eastAsia="SimSun"/>
                <w:lang w:eastAsia="zh-CN"/>
              </w:rPr>
              <w:t>[-3.5</w:t>
            </w:r>
            <w:r w:rsidR="00F151C8">
              <w:rPr>
                <w:rFonts w:eastAsia="SimSun"/>
                <w:lang w:eastAsia="zh-CN"/>
              </w:rPr>
              <w:t>]</w:t>
            </w:r>
          </w:p>
        </w:tc>
        <w:tc>
          <w:tcPr>
            <w:tcW w:w="1949" w:type="dxa"/>
            <w:shd w:val="clear" w:color="auto" w:fill="auto"/>
          </w:tcPr>
          <w:p w:rsidR="000428BA" w:rsidRPr="002310C7" w:rsidRDefault="0006794C" w:rsidP="00F151C8">
            <w:pPr>
              <w:pStyle w:val="TAC"/>
            </w:pPr>
            <w:r>
              <w:rPr>
                <w:rFonts w:eastAsia="SimSun"/>
                <w:lang w:eastAsia="zh-CN"/>
              </w:rPr>
              <w:t>[-3.5</w:t>
            </w:r>
            <w:r w:rsidR="00F151C8">
              <w:rPr>
                <w:rFonts w:eastAsia="SimSun"/>
                <w:lang w:eastAsia="zh-CN"/>
              </w:rPr>
              <w:t>]</w:t>
            </w:r>
          </w:p>
        </w:tc>
        <w:tc>
          <w:tcPr>
            <w:tcW w:w="1701" w:type="dxa"/>
            <w:shd w:val="clear" w:color="auto" w:fill="auto"/>
          </w:tcPr>
          <w:p w:rsidR="000428BA" w:rsidRPr="002310C7" w:rsidRDefault="0006794C" w:rsidP="00E21F20">
            <w:pPr>
              <w:pStyle w:val="TAC"/>
            </w:pPr>
            <w:r>
              <w:rPr>
                <w:rFonts w:eastAsia="SimSun"/>
                <w:lang w:eastAsia="zh-CN"/>
              </w:rPr>
              <w:t>[-3.5]</w:t>
            </w:r>
          </w:p>
        </w:tc>
        <w:tc>
          <w:tcPr>
            <w:tcW w:w="1559" w:type="dxa"/>
            <w:shd w:val="clear" w:color="auto" w:fill="auto"/>
          </w:tcPr>
          <w:p w:rsidR="000428BA" w:rsidRPr="002310C7" w:rsidRDefault="000428BA" w:rsidP="00E21F20">
            <w:pPr>
              <w:pStyle w:val="TAC"/>
            </w:pPr>
            <w:r>
              <w:rPr>
                <w:rFonts w:eastAsia="SimSun"/>
                <w:lang w:eastAsia="zh-CN"/>
              </w:rPr>
              <w:t>N/A</w:t>
            </w:r>
          </w:p>
        </w:tc>
      </w:tr>
      <w:tr w:rsidR="000428BA" w:rsidRPr="002310C7" w:rsidTr="00E21F20">
        <w:trPr>
          <w:trHeight w:val="579"/>
          <w:jc w:val="center"/>
        </w:trPr>
        <w:tc>
          <w:tcPr>
            <w:tcW w:w="1668" w:type="dxa"/>
            <w:vMerge/>
            <w:shd w:val="clear" w:color="auto" w:fill="auto"/>
          </w:tcPr>
          <w:p w:rsidR="000428BA" w:rsidRPr="00E46A65" w:rsidRDefault="000428BA" w:rsidP="00E21F20">
            <w:pPr>
              <w:pStyle w:val="TAC"/>
            </w:pPr>
          </w:p>
        </w:tc>
        <w:tc>
          <w:tcPr>
            <w:tcW w:w="850" w:type="dxa"/>
            <w:shd w:val="clear" w:color="auto" w:fill="auto"/>
          </w:tcPr>
          <w:p w:rsidR="000428BA" w:rsidRPr="002310C7" w:rsidRDefault="000428BA" w:rsidP="00E21F20">
            <w:pPr>
              <w:pStyle w:val="TAC"/>
              <w:rPr>
                <w:rFonts w:eastAsia="SimSun"/>
                <w:lang w:eastAsia="zh-CN"/>
              </w:rPr>
            </w:pPr>
            <w:r w:rsidRPr="002310C7">
              <w:rPr>
                <w:rFonts w:eastAsia="SimSun"/>
                <w:lang w:eastAsia="zh-CN"/>
              </w:rPr>
              <w:t>120</w:t>
            </w:r>
          </w:p>
        </w:tc>
        <w:tc>
          <w:tcPr>
            <w:tcW w:w="1595" w:type="dxa"/>
            <w:shd w:val="clear" w:color="auto" w:fill="auto"/>
          </w:tcPr>
          <w:p w:rsidR="000428BA" w:rsidRPr="002310C7" w:rsidRDefault="0006794C" w:rsidP="00F151C8">
            <w:pPr>
              <w:pStyle w:val="TAC"/>
            </w:pPr>
            <w:r>
              <w:rPr>
                <w:rFonts w:eastAsia="SimSun"/>
                <w:lang w:eastAsia="zh-CN"/>
              </w:rPr>
              <w:t>[-3.9</w:t>
            </w:r>
            <w:r w:rsidR="00F151C8">
              <w:rPr>
                <w:rFonts w:eastAsia="SimSun"/>
                <w:lang w:eastAsia="zh-CN"/>
              </w:rPr>
              <w:t>]</w:t>
            </w:r>
          </w:p>
        </w:tc>
        <w:tc>
          <w:tcPr>
            <w:tcW w:w="1949" w:type="dxa"/>
            <w:shd w:val="clear" w:color="auto" w:fill="auto"/>
          </w:tcPr>
          <w:p w:rsidR="000428BA" w:rsidRPr="002310C7" w:rsidRDefault="0006794C" w:rsidP="00E21F20">
            <w:pPr>
              <w:pStyle w:val="TAC"/>
            </w:pPr>
            <w:r>
              <w:rPr>
                <w:rFonts w:eastAsia="SimSun"/>
                <w:lang w:eastAsia="zh-CN"/>
              </w:rPr>
              <w:t>[-3.9]</w:t>
            </w:r>
          </w:p>
        </w:tc>
        <w:tc>
          <w:tcPr>
            <w:tcW w:w="1701" w:type="dxa"/>
            <w:shd w:val="clear" w:color="auto" w:fill="auto"/>
          </w:tcPr>
          <w:p w:rsidR="000428BA" w:rsidRPr="002310C7" w:rsidRDefault="0006794C" w:rsidP="00E21F20">
            <w:pPr>
              <w:pStyle w:val="TAC"/>
            </w:pPr>
            <w:r>
              <w:rPr>
                <w:rFonts w:eastAsia="SimSun"/>
                <w:lang w:eastAsia="zh-CN"/>
              </w:rPr>
              <w:t>[-3.9]</w:t>
            </w:r>
          </w:p>
        </w:tc>
        <w:tc>
          <w:tcPr>
            <w:tcW w:w="1559" w:type="dxa"/>
            <w:shd w:val="clear" w:color="auto" w:fill="auto"/>
          </w:tcPr>
          <w:p w:rsidR="000428BA" w:rsidRPr="002310C7" w:rsidRDefault="0006794C" w:rsidP="00E21F20">
            <w:pPr>
              <w:pStyle w:val="TAC"/>
            </w:pPr>
            <w:r>
              <w:rPr>
                <w:rFonts w:eastAsia="SimSun"/>
                <w:lang w:eastAsia="zh-CN"/>
              </w:rPr>
              <w:t>[-3.9]</w:t>
            </w:r>
          </w:p>
        </w:tc>
      </w:tr>
      <w:tr w:rsidR="00EE033E" w:rsidRPr="002310C7" w:rsidTr="00E21F20">
        <w:trPr>
          <w:trHeight w:val="579"/>
          <w:jc w:val="center"/>
        </w:trPr>
        <w:tc>
          <w:tcPr>
            <w:tcW w:w="1668" w:type="dxa"/>
            <w:shd w:val="clear" w:color="auto" w:fill="auto"/>
          </w:tcPr>
          <w:p w:rsidR="00EE033E" w:rsidRPr="00E46A65" w:rsidRDefault="00EE033E" w:rsidP="00EE033E">
            <w:pPr>
              <w:pStyle w:val="TAC"/>
            </w:pPr>
            <w:r>
              <w:t>ON Power Tolerance</w:t>
            </w:r>
            <w:r w:rsidR="00674A82">
              <w:t xml:space="preserve"> for n257, n258, n261</w:t>
            </w:r>
          </w:p>
        </w:tc>
        <w:tc>
          <w:tcPr>
            <w:tcW w:w="850" w:type="dxa"/>
            <w:shd w:val="clear" w:color="auto" w:fill="auto"/>
          </w:tcPr>
          <w:p w:rsidR="00EE033E" w:rsidRPr="002310C7" w:rsidRDefault="00EE033E" w:rsidP="00EE033E">
            <w:pPr>
              <w:pStyle w:val="TAC"/>
              <w:rPr>
                <w:rFonts w:eastAsia="SimSun"/>
                <w:lang w:eastAsia="zh-CN"/>
              </w:rPr>
            </w:pPr>
          </w:p>
        </w:tc>
        <w:tc>
          <w:tcPr>
            <w:tcW w:w="1595" w:type="dxa"/>
            <w:shd w:val="clear" w:color="auto" w:fill="auto"/>
          </w:tcPr>
          <w:p w:rsidR="00EE033E" w:rsidRPr="00DE0144" w:rsidRDefault="00EE033E" w:rsidP="00674A82">
            <w:pPr>
              <w:pStyle w:val="TAC"/>
              <w:rPr>
                <w:rFonts w:eastAsia="SimSun"/>
                <w:lang w:eastAsia="zh-CN"/>
              </w:rPr>
            </w:pPr>
            <w:r w:rsidRPr="007D43C8">
              <w:t>± ([14.0]</w:t>
            </w:r>
            <w:r>
              <w:t>+</w:t>
            </w:r>
            <w:r w:rsidR="00674A82">
              <w:t>[21.9]</w:t>
            </w:r>
            <w:r w:rsidRPr="007D43C8">
              <w:t>) dB</w:t>
            </w:r>
          </w:p>
        </w:tc>
        <w:tc>
          <w:tcPr>
            <w:tcW w:w="1949" w:type="dxa"/>
            <w:shd w:val="clear" w:color="auto" w:fill="auto"/>
          </w:tcPr>
          <w:p w:rsidR="00EE033E" w:rsidRPr="00DE0144" w:rsidRDefault="00EE033E" w:rsidP="00674A82">
            <w:pPr>
              <w:pStyle w:val="TAC"/>
              <w:rPr>
                <w:rFonts w:eastAsia="SimSun"/>
                <w:lang w:eastAsia="zh-CN"/>
              </w:rPr>
            </w:pPr>
            <w:r w:rsidRPr="007D43C8">
              <w:t>± ([14.0]</w:t>
            </w:r>
            <w:r>
              <w:t>+</w:t>
            </w:r>
            <w:r w:rsidR="00674A82">
              <w:t>[24.4]</w:t>
            </w:r>
            <w:r w:rsidRPr="007D43C8">
              <w:t>) dB</w:t>
            </w:r>
          </w:p>
        </w:tc>
        <w:tc>
          <w:tcPr>
            <w:tcW w:w="1701" w:type="dxa"/>
            <w:shd w:val="clear" w:color="auto" w:fill="auto"/>
          </w:tcPr>
          <w:p w:rsidR="00EE033E" w:rsidRPr="00DE0144" w:rsidRDefault="00EE033E" w:rsidP="00674A82">
            <w:pPr>
              <w:pStyle w:val="TAC"/>
              <w:rPr>
                <w:rFonts w:eastAsia="SimSun"/>
                <w:lang w:eastAsia="zh-CN"/>
              </w:rPr>
            </w:pPr>
            <w:r w:rsidRPr="007D43C8">
              <w:t>± ([14.0]</w:t>
            </w:r>
            <w:r>
              <w:t>+</w:t>
            </w:r>
            <w:r w:rsidR="00674A82">
              <w:t>[27.4]</w:t>
            </w:r>
            <w:r w:rsidRPr="007D43C8">
              <w:t>) dB</w:t>
            </w:r>
          </w:p>
        </w:tc>
        <w:tc>
          <w:tcPr>
            <w:tcW w:w="1559" w:type="dxa"/>
            <w:shd w:val="clear" w:color="auto" w:fill="auto"/>
          </w:tcPr>
          <w:p w:rsidR="00EE033E" w:rsidRDefault="00EE033E" w:rsidP="00674A82">
            <w:pPr>
              <w:pStyle w:val="TAC"/>
              <w:rPr>
                <w:rFonts w:eastAsia="SimSun"/>
                <w:lang w:eastAsia="zh-CN"/>
              </w:rPr>
            </w:pPr>
            <w:r w:rsidRPr="007D43C8">
              <w:t>± ([14.0]</w:t>
            </w:r>
            <w:r>
              <w:t>+</w:t>
            </w:r>
            <w:r w:rsidR="00674A82">
              <w:t>[30.4]</w:t>
            </w:r>
            <w:r w:rsidRPr="007D43C8">
              <w:t>) dB</w:t>
            </w:r>
          </w:p>
        </w:tc>
      </w:tr>
      <w:tr w:rsidR="00674A82" w:rsidRPr="002310C7" w:rsidTr="00E21F20">
        <w:trPr>
          <w:trHeight w:val="579"/>
          <w:jc w:val="center"/>
        </w:trPr>
        <w:tc>
          <w:tcPr>
            <w:tcW w:w="1668" w:type="dxa"/>
            <w:shd w:val="clear" w:color="auto" w:fill="auto"/>
          </w:tcPr>
          <w:p w:rsidR="00674A82" w:rsidRPr="00E46A65" w:rsidRDefault="00674A82" w:rsidP="00674A82">
            <w:pPr>
              <w:pStyle w:val="TAC"/>
            </w:pPr>
            <w:r>
              <w:t>ON Power Tolerance</w:t>
            </w:r>
            <w:r>
              <w:t xml:space="preserve"> for n260</w:t>
            </w:r>
          </w:p>
        </w:tc>
        <w:tc>
          <w:tcPr>
            <w:tcW w:w="850" w:type="dxa"/>
            <w:shd w:val="clear" w:color="auto" w:fill="auto"/>
          </w:tcPr>
          <w:p w:rsidR="00674A82" w:rsidRPr="002310C7" w:rsidRDefault="00674A82" w:rsidP="00674A82">
            <w:pPr>
              <w:pStyle w:val="TAC"/>
              <w:rPr>
                <w:rFonts w:eastAsia="SimSun"/>
                <w:lang w:eastAsia="zh-CN"/>
              </w:rPr>
            </w:pPr>
          </w:p>
        </w:tc>
        <w:tc>
          <w:tcPr>
            <w:tcW w:w="1595" w:type="dxa"/>
            <w:shd w:val="clear" w:color="auto" w:fill="auto"/>
          </w:tcPr>
          <w:p w:rsidR="00674A82" w:rsidRPr="00DE0144" w:rsidRDefault="00674A82" w:rsidP="00674A82">
            <w:pPr>
              <w:pStyle w:val="TAC"/>
              <w:rPr>
                <w:rFonts w:eastAsia="SimSun"/>
                <w:lang w:eastAsia="zh-CN"/>
              </w:rPr>
            </w:pPr>
            <w:r w:rsidRPr="007D43C8">
              <w:t>± ([14.0]</w:t>
            </w:r>
            <w:r>
              <w:t>+</w:t>
            </w:r>
            <w:r>
              <w:t>[24.1]</w:t>
            </w:r>
            <w:r w:rsidRPr="007D43C8">
              <w:t>) dB</w:t>
            </w:r>
          </w:p>
        </w:tc>
        <w:tc>
          <w:tcPr>
            <w:tcW w:w="1949" w:type="dxa"/>
            <w:shd w:val="clear" w:color="auto" w:fill="auto"/>
          </w:tcPr>
          <w:p w:rsidR="00674A82" w:rsidRPr="00DE0144" w:rsidRDefault="00674A82" w:rsidP="00674A82">
            <w:pPr>
              <w:pStyle w:val="TAC"/>
              <w:rPr>
                <w:rFonts w:eastAsia="SimSun"/>
                <w:lang w:eastAsia="zh-CN"/>
              </w:rPr>
            </w:pPr>
            <w:r w:rsidRPr="007D43C8">
              <w:t>± ([14.0]</w:t>
            </w:r>
            <w:r>
              <w:t>+</w:t>
            </w:r>
            <w:r>
              <w:t>[27.1]</w:t>
            </w:r>
            <w:r w:rsidRPr="007D43C8">
              <w:t>) dB</w:t>
            </w:r>
          </w:p>
        </w:tc>
        <w:tc>
          <w:tcPr>
            <w:tcW w:w="1701" w:type="dxa"/>
            <w:shd w:val="clear" w:color="auto" w:fill="auto"/>
          </w:tcPr>
          <w:p w:rsidR="00674A82" w:rsidRPr="00DE0144" w:rsidRDefault="00674A82" w:rsidP="00674A82">
            <w:pPr>
              <w:pStyle w:val="TAC"/>
              <w:rPr>
                <w:rFonts w:eastAsia="SimSun"/>
                <w:lang w:eastAsia="zh-CN"/>
              </w:rPr>
            </w:pPr>
            <w:r w:rsidRPr="007D43C8">
              <w:t>± ([14.0]</w:t>
            </w:r>
            <w:r>
              <w:t>+</w:t>
            </w:r>
            <w:r>
              <w:t>[30.1]</w:t>
            </w:r>
            <w:r w:rsidRPr="007D43C8">
              <w:t>) dB</w:t>
            </w:r>
          </w:p>
        </w:tc>
        <w:tc>
          <w:tcPr>
            <w:tcW w:w="1559" w:type="dxa"/>
            <w:shd w:val="clear" w:color="auto" w:fill="auto"/>
          </w:tcPr>
          <w:p w:rsidR="00674A82" w:rsidRDefault="00674A82" w:rsidP="00674A82">
            <w:pPr>
              <w:pStyle w:val="TAC"/>
              <w:rPr>
                <w:rFonts w:eastAsia="SimSun"/>
                <w:lang w:eastAsia="zh-CN"/>
              </w:rPr>
            </w:pPr>
            <w:r w:rsidRPr="007D43C8">
              <w:t>± ([14.0]</w:t>
            </w:r>
            <w:r>
              <w:t>+</w:t>
            </w:r>
            <w:r>
              <w:t>[33.1]</w:t>
            </w:r>
            <w:r w:rsidRPr="007D43C8">
              <w:t>) dB</w:t>
            </w:r>
          </w:p>
        </w:tc>
      </w:tr>
      <w:tr w:rsidR="0027284E" w:rsidRPr="002310C7" w:rsidTr="00060B47">
        <w:trPr>
          <w:trHeight w:val="579"/>
          <w:jc w:val="center"/>
        </w:trPr>
        <w:tc>
          <w:tcPr>
            <w:tcW w:w="9322" w:type="dxa"/>
            <w:gridSpan w:val="6"/>
            <w:shd w:val="clear" w:color="auto" w:fill="auto"/>
            <w:vAlign w:val="center"/>
          </w:tcPr>
          <w:p w:rsidR="0027284E" w:rsidRPr="002310C7" w:rsidRDefault="0027284E" w:rsidP="0027284E">
            <w:pPr>
              <w:pStyle w:val="TAN"/>
            </w:pPr>
            <w:bookmarkStart w:id="2" w:name="_GoBack" w:colFirst="0" w:colLast="0"/>
            <w:r w:rsidRPr="002310C7">
              <w:t>NOTE 1:</w:t>
            </w:r>
            <w:r w:rsidRPr="002310C7">
              <w:tab/>
              <w:t xml:space="preserve">Core requirement cannot be tested due to testability issue and test requirement includes relaxation to achieve </w:t>
            </w:r>
            <w:r>
              <w:t>impact from test system noise to measurement results = 1.0</w:t>
            </w:r>
            <w:r w:rsidRPr="002310C7">
              <w:t xml:space="preserve"> dB (Minimum requirement + relaxation).</w:t>
            </w:r>
          </w:p>
        </w:tc>
      </w:tr>
      <w:bookmarkEnd w:id="2"/>
    </w:tbl>
    <w:p w:rsidR="000428BA" w:rsidRDefault="000428BA" w:rsidP="002714F9">
      <w:pPr>
        <w:rPr>
          <w:b/>
          <w:i/>
          <w:highlight w:val="yellow"/>
        </w:rPr>
      </w:pPr>
    </w:p>
    <w:p w:rsidR="001A3864" w:rsidRPr="00F77FD9" w:rsidRDefault="001A3864" w:rsidP="002714F9">
      <w:pPr>
        <w:rPr>
          <w:i/>
        </w:rPr>
      </w:pPr>
      <w:r w:rsidRPr="00393049">
        <w:rPr>
          <w:b/>
          <w:i/>
        </w:rPr>
        <w:t xml:space="preserve">Proposal </w:t>
      </w:r>
      <w:r w:rsidR="004E75D8" w:rsidRPr="00393049">
        <w:rPr>
          <w:b/>
          <w:i/>
        </w:rPr>
        <w:t>3</w:t>
      </w:r>
      <w:r w:rsidRPr="00393049">
        <w:rPr>
          <w:b/>
          <w:i/>
        </w:rPr>
        <w:t xml:space="preserve">: </w:t>
      </w:r>
      <w:r w:rsidR="00EF39BE" w:rsidRPr="00393049">
        <w:rPr>
          <w:b/>
          <w:i/>
        </w:rPr>
        <w:t>To be in alignment with FR1 test case</w:t>
      </w:r>
      <w:r w:rsidR="00674A82">
        <w:rPr>
          <w:b/>
          <w:i/>
        </w:rPr>
        <w:t xml:space="preserve"> and OFF Power relaxation</w:t>
      </w:r>
      <w:r w:rsidR="00EF39BE" w:rsidRPr="00393049">
        <w:rPr>
          <w:b/>
          <w:i/>
        </w:rPr>
        <w:t xml:space="preserve">, </w:t>
      </w:r>
      <w:r w:rsidR="005C31E0" w:rsidRPr="00393049">
        <w:rPr>
          <w:b/>
          <w:i/>
        </w:rPr>
        <w:t xml:space="preserve">we used ON Power Tolerance </w:t>
      </w:r>
      <w:r w:rsidR="00674A82">
        <w:rPr>
          <w:b/>
          <w:i/>
        </w:rPr>
        <w:t>as described in Table 5</w:t>
      </w:r>
      <w:r w:rsidR="00EF39BE" w:rsidRPr="00393049">
        <w:rPr>
          <w:b/>
          <w:i/>
        </w:rPr>
        <w:t>.</w:t>
      </w:r>
    </w:p>
    <w:p w:rsidR="00D44763" w:rsidRPr="001F5525" w:rsidRDefault="00D44763" w:rsidP="00A16C44"/>
    <w:p w:rsidR="00A16C44" w:rsidRPr="00905269" w:rsidRDefault="00A16C44" w:rsidP="00A16C44">
      <w:pPr>
        <w:pStyle w:val="Heading1"/>
      </w:pPr>
      <w:r>
        <w:t>5</w:t>
      </w:r>
      <w:r w:rsidRPr="00905269">
        <w:t>.</w:t>
      </w:r>
      <w:r>
        <w:tab/>
      </w:r>
      <w:r w:rsidRPr="00905269">
        <w:t>Conclusion</w:t>
      </w:r>
    </w:p>
    <w:p w:rsidR="00A16C44" w:rsidRDefault="00A16C44" w:rsidP="00A16C44">
      <w:pPr>
        <w:spacing w:after="100" w:afterAutospacing="1"/>
        <w:jc w:val="both"/>
        <w:rPr>
          <w:rFonts w:eastAsia="Arial Unicode MS" w:cs="Arial"/>
          <w:kern w:val="2"/>
          <w:lang w:val="en-US" w:eastAsia="zh-CN"/>
        </w:rPr>
      </w:pPr>
      <w:r w:rsidRPr="00393049">
        <w:rPr>
          <w:rFonts w:eastAsia="Arial Unicode MS" w:cs="Arial" w:hint="eastAsia"/>
          <w:kern w:val="2"/>
          <w:lang w:val="en-US" w:eastAsia="zh-CN"/>
        </w:rPr>
        <w:t>In this contribution, we discussed</w:t>
      </w:r>
      <w:r w:rsidRPr="00393049">
        <w:rPr>
          <w:rFonts w:eastAsia="Arial Unicode MS" w:cs="Arial"/>
          <w:kern w:val="2"/>
          <w:lang w:val="en-US" w:eastAsia="zh-CN"/>
        </w:rPr>
        <w:t xml:space="preserve"> </w:t>
      </w:r>
      <w:r w:rsidR="006E6895" w:rsidRPr="00393049">
        <w:t xml:space="preserve">the </w:t>
      </w:r>
      <w:r w:rsidR="00393049" w:rsidRPr="00393049">
        <w:t xml:space="preserve">SRS </w:t>
      </w:r>
      <w:r w:rsidR="006E6895" w:rsidRPr="00393049">
        <w:t xml:space="preserve">core requirements and investigate various candidates for </w:t>
      </w:r>
      <w:r w:rsidR="00393049" w:rsidRPr="00393049">
        <w:t>the design of FR2 SRS time mask for UL-MIMO test tolerance settings</w:t>
      </w:r>
      <w:r w:rsidRPr="00393049">
        <w:rPr>
          <w:rFonts w:eastAsia="Arial Unicode MS" w:cs="Arial" w:hint="eastAsia"/>
          <w:kern w:val="2"/>
          <w:lang w:val="en-US" w:eastAsia="zh-CN"/>
        </w:rPr>
        <w:t xml:space="preserve">. </w:t>
      </w:r>
      <w:r w:rsidRPr="00393049">
        <w:rPr>
          <w:rFonts w:eastAsia="Arial Unicode MS" w:cs="Arial"/>
          <w:kern w:val="2"/>
          <w:lang w:val="en-US" w:eastAsia="zh-CN"/>
        </w:rPr>
        <w:t xml:space="preserve">Based on the discussion, our views </w:t>
      </w:r>
      <w:r w:rsidR="006E6895" w:rsidRPr="00393049">
        <w:rPr>
          <w:rFonts w:eastAsia="Arial Unicode MS" w:cs="Arial"/>
          <w:kern w:val="2"/>
          <w:lang w:val="en-US" w:eastAsia="zh-CN"/>
        </w:rPr>
        <w:t xml:space="preserve">and proposals </w:t>
      </w:r>
      <w:r w:rsidRPr="00393049">
        <w:rPr>
          <w:rFonts w:eastAsia="Arial Unicode MS" w:cs="Arial"/>
          <w:kern w:val="2"/>
          <w:lang w:val="en-US" w:eastAsia="zh-CN"/>
        </w:rPr>
        <w:t>are summarized as follows:</w:t>
      </w:r>
    </w:p>
    <w:p w:rsidR="00E07121" w:rsidRPr="00A16C05" w:rsidRDefault="00E07121" w:rsidP="00E07121">
      <w:r w:rsidRPr="00A16C05">
        <w:rPr>
          <w:b/>
          <w:i/>
        </w:rPr>
        <w:t>Proposal 1: Use the same Transmit OFF power relaxation parameters in brackets for SRS time mask for UL-MIMO test case</w:t>
      </w:r>
      <w:r w:rsidR="006C7C4F">
        <w:rPr>
          <w:b/>
          <w:i/>
        </w:rPr>
        <w:t xml:space="preserve"> as shown in Table 3</w:t>
      </w:r>
      <w:r w:rsidRPr="00A16C05">
        <w:rPr>
          <w:b/>
          <w:i/>
        </w:rPr>
        <w:t>.</w:t>
      </w:r>
    </w:p>
    <w:p w:rsidR="00E07121" w:rsidRDefault="00E07121" w:rsidP="00E07121">
      <w:r w:rsidRPr="00A16C05">
        <w:rPr>
          <w:b/>
          <w:i/>
        </w:rPr>
        <w:t xml:space="preserve">Proposal 2: To be in alignment with FR1 test case, use expected SRS transmission ON measured power for 60 kHz SCS [-3.5] dB and for 120 kHz SCS [-3.9] </w:t>
      </w:r>
      <w:proofErr w:type="spellStart"/>
      <w:r w:rsidRPr="00A16C05">
        <w:rPr>
          <w:b/>
          <w:i/>
        </w:rPr>
        <w:t>dB.</w:t>
      </w:r>
      <w:proofErr w:type="spellEnd"/>
    </w:p>
    <w:p w:rsidR="00674A82" w:rsidRPr="00F77FD9" w:rsidRDefault="00674A82" w:rsidP="00674A82">
      <w:pPr>
        <w:rPr>
          <w:i/>
        </w:rPr>
      </w:pPr>
      <w:r w:rsidRPr="00393049">
        <w:rPr>
          <w:b/>
          <w:i/>
        </w:rPr>
        <w:t>Proposal 3: To be in alignment with FR1 test case</w:t>
      </w:r>
      <w:r>
        <w:rPr>
          <w:b/>
          <w:i/>
        </w:rPr>
        <w:t xml:space="preserve"> and OFF Power relaxation</w:t>
      </w:r>
      <w:r w:rsidRPr="00393049">
        <w:rPr>
          <w:b/>
          <w:i/>
        </w:rPr>
        <w:t xml:space="preserve">, we used ON Power Tolerance </w:t>
      </w:r>
      <w:r>
        <w:rPr>
          <w:b/>
          <w:i/>
        </w:rPr>
        <w:t>as described in Table 5</w:t>
      </w:r>
      <w:r w:rsidRPr="00393049">
        <w:rPr>
          <w:b/>
          <w:i/>
        </w:rPr>
        <w:t>.</w:t>
      </w:r>
    </w:p>
    <w:p w:rsidR="00E07121" w:rsidRPr="00393049" w:rsidRDefault="00E07121" w:rsidP="00A16C44">
      <w:pPr>
        <w:spacing w:after="100" w:afterAutospacing="1"/>
        <w:jc w:val="both"/>
        <w:rPr>
          <w:rFonts w:eastAsia="Arial Unicode MS" w:cs="Arial"/>
          <w:kern w:val="2"/>
          <w:lang w:val="en-US" w:eastAsia="zh-CN"/>
        </w:rPr>
      </w:pPr>
    </w:p>
    <w:p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rsidR="002714F9" w:rsidRDefault="002714F9" w:rsidP="00A16C44">
      <w:pPr>
        <w:pStyle w:val="B1"/>
        <w:ind w:left="719" w:hanging="435"/>
      </w:pPr>
      <w:bookmarkStart w:id="3" w:name="_Ref525026860"/>
      <w:r>
        <w:t>[1]</w:t>
      </w:r>
      <w:r>
        <w:tab/>
        <w:t xml:space="preserve">R5-195160, </w:t>
      </w:r>
      <w:r w:rsidRPr="008C3404">
        <w:t>"</w:t>
      </w:r>
      <w:r w:rsidRPr="002714F9">
        <w:t>Introduction of SRS time mask for UL-MIMO</w:t>
      </w:r>
      <w:r w:rsidRPr="008C3404">
        <w:t>"</w:t>
      </w:r>
      <w:r>
        <w:t>, Samsung</w:t>
      </w:r>
    </w:p>
    <w:p w:rsidR="00A16C44" w:rsidRDefault="00A16C44" w:rsidP="00A16C44">
      <w:pPr>
        <w:pStyle w:val="B1"/>
        <w:ind w:left="719" w:hanging="435"/>
      </w:pPr>
      <w:r>
        <w:t>[</w:t>
      </w:r>
      <w:r w:rsidR="00380814">
        <w:t>2</w:t>
      </w:r>
      <w:r>
        <w:t>]</w:t>
      </w:r>
      <w:r>
        <w:tab/>
      </w:r>
      <w:r>
        <w:tab/>
      </w:r>
      <w:bookmarkEnd w:id="3"/>
      <w:r>
        <w:t xml:space="preserve">3GPP TS 38.101-2: </w:t>
      </w:r>
      <w:r w:rsidRPr="008C3404">
        <w:t>"</w:t>
      </w:r>
      <w:r>
        <w:t>NR: User Equipment (UE) radio transmission and reception; Part 2: Range 2 Standalone</w:t>
      </w:r>
      <w:r w:rsidRPr="008C3404">
        <w:t>"</w:t>
      </w:r>
      <w:r>
        <w:t>.</w:t>
      </w:r>
    </w:p>
    <w:p w:rsidR="00380814" w:rsidRDefault="00380814" w:rsidP="00380814">
      <w:pPr>
        <w:pStyle w:val="B1"/>
        <w:ind w:left="719" w:hanging="435"/>
      </w:pPr>
      <w:r>
        <w:t>[3]</w:t>
      </w:r>
      <w:r>
        <w:tab/>
        <w:t xml:space="preserve">3GPP TS 38.211: </w:t>
      </w:r>
      <w:r w:rsidRPr="008C3404">
        <w:t>"</w:t>
      </w:r>
      <w:r>
        <w:t>NR; Physical channels and modulation</w:t>
      </w:r>
      <w:r w:rsidRPr="008C3404">
        <w:t>"</w:t>
      </w:r>
      <w:r>
        <w:t>.</w:t>
      </w:r>
    </w:p>
    <w:p w:rsidR="00A16C44" w:rsidRDefault="00A16C44" w:rsidP="00380814">
      <w:pPr>
        <w:pStyle w:val="B1"/>
        <w:ind w:left="719" w:hanging="435"/>
      </w:pPr>
      <w:r>
        <w:t>[</w:t>
      </w:r>
      <w:r w:rsidR="00380814">
        <w:t>4</w:t>
      </w:r>
      <w:r>
        <w:t>]</w:t>
      </w:r>
      <w:r>
        <w:tab/>
        <w:t xml:space="preserve">3GPP TS 38.213: </w:t>
      </w:r>
      <w:r w:rsidRPr="008C3404">
        <w:t>"</w:t>
      </w:r>
      <w:r>
        <w:t>NR; Physical layer procedure for control</w:t>
      </w:r>
      <w:r w:rsidRPr="008C3404">
        <w:t>"</w:t>
      </w:r>
      <w:r>
        <w:t>.</w:t>
      </w:r>
    </w:p>
    <w:p w:rsidR="007772CF" w:rsidRDefault="007772CF" w:rsidP="00A16C44">
      <w:pPr>
        <w:pStyle w:val="B1"/>
        <w:ind w:left="719" w:hanging="435"/>
      </w:pPr>
    </w:p>
    <w:p w:rsidR="007047DB" w:rsidRDefault="007047DB" w:rsidP="00A16C44">
      <w:pPr>
        <w:pStyle w:val="B1"/>
        <w:ind w:left="719" w:hanging="435"/>
      </w:pPr>
    </w:p>
    <w:sectPr w:rsidR="00704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062CB6"/>
    <w:multiLevelType w:val="hybridMultilevel"/>
    <w:tmpl w:val="FF027994"/>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4"/>
  </w:num>
  <w:num w:numId="5">
    <w:abstractNumId w:val="28"/>
  </w:num>
  <w:num w:numId="6">
    <w:abstractNumId w:val="24"/>
  </w:num>
  <w:num w:numId="7">
    <w:abstractNumId w:val="3"/>
  </w:num>
  <w:num w:numId="8">
    <w:abstractNumId w:val="42"/>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1"/>
  </w:num>
  <w:num w:numId="16">
    <w:abstractNumId w:val="0"/>
  </w:num>
  <w:num w:numId="17">
    <w:abstractNumId w:val="30"/>
  </w:num>
  <w:num w:numId="18">
    <w:abstractNumId w:val="32"/>
  </w:num>
  <w:num w:numId="19">
    <w:abstractNumId w:val="43"/>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 w:numId="45">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25962"/>
    <w:rsid w:val="00027E66"/>
    <w:rsid w:val="0003410E"/>
    <w:rsid w:val="000428BA"/>
    <w:rsid w:val="000575F7"/>
    <w:rsid w:val="000670F0"/>
    <w:rsid w:val="0006794C"/>
    <w:rsid w:val="00070BA3"/>
    <w:rsid w:val="000732EF"/>
    <w:rsid w:val="00073AF1"/>
    <w:rsid w:val="0007654F"/>
    <w:rsid w:val="00080792"/>
    <w:rsid w:val="0009488B"/>
    <w:rsid w:val="00094D4C"/>
    <w:rsid w:val="00096E0E"/>
    <w:rsid w:val="000A0455"/>
    <w:rsid w:val="000C13B6"/>
    <w:rsid w:val="000C5192"/>
    <w:rsid w:val="000D3002"/>
    <w:rsid w:val="000E7350"/>
    <w:rsid w:val="000F035A"/>
    <w:rsid w:val="000F493E"/>
    <w:rsid w:val="000F6DCB"/>
    <w:rsid w:val="00100C69"/>
    <w:rsid w:val="00102BA5"/>
    <w:rsid w:val="00112D3D"/>
    <w:rsid w:val="00112D8C"/>
    <w:rsid w:val="00117205"/>
    <w:rsid w:val="00117BA5"/>
    <w:rsid w:val="00120CE6"/>
    <w:rsid w:val="00121E14"/>
    <w:rsid w:val="00123CE5"/>
    <w:rsid w:val="001275E7"/>
    <w:rsid w:val="001334C3"/>
    <w:rsid w:val="00141D2A"/>
    <w:rsid w:val="001550DA"/>
    <w:rsid w:val="001711E6"/>
    <w:rsid w:val="00172D43"/>
    <w:rsid w:val="00192445"/>
    <w:rsid w:val="001A1101"/>
    <w:rsid w:val="001A3864"/>
    <w:rsid w:val="001B4E71"/>
    <w:rsid w:val="001B51F6"/>
    <w:rsid w:val="001B5916"/>
    <w:rsid w:val="001B651B"/>
    <w:rsid w:val="001C2936"/>
    <w:rsid w:val="001C53C6"/>
    <w:rsid w:val="001D0397"/>
    <w:rsid w:val="001E5B06"/>
    <w:rsid w:val="001F5525"/>
    <w:rsid w:val="002010AB"/>
    <w:rsid w:val="00203979"/>
    <w:rsid w:val="00203BD4"/>
    <w:rsid w:val="00214A7A"/>
    <w:rsid w:val="002273EB"/>
    <w:rsid w:val="0023140D"/>
    <w:rsid w:val="00232444"/>
    <w:rsid w:val="00233C89"/>
    <w:rsid w:val="00234661"/>
    <w:rsid w:val="002357B1"/>
    <w:rsid w:val="00237322"/>
    <w:rsid w:val="00237FEB"/>
    <w:rsid w:val="002473BC"/>
    <w:rsid w:val="0025479E"/>
    <w:rsid w:val="00265079"/>
    <w:rsid w:val="002714F9"/>
    <w:rsid w:val="0027284E"/>
    <w:rsid w:val="002936EC"/>
    <w:rsid w:val="002A054C"/>
    <w:rsid w:val="002A5247"/>
    <w:rsid w:val="002A6ACC"/>
    <w:rsid w:val="002B4542"/>
    <w:rsid w:val="002B5563"/>
    <w:rsid w:val="002D5FEE"/>
    <w:rsid w:val="002D7247"/>
    <w:rsid w:val="002E0CBB"/>
    <w:rsid w:val="002E27E0"/>
    <w:rsid w:val="002E58B7"/>
    <w:rsid w:val="0030562C"/>
    <w:rsid w:val="003134E1"/>
    <w:rsid w:val="00320F0E"/>
    <w:rsid w:val="00324D1F"/>
    <w:rsid w:val="0033302C"/>
    <w:rsid w:val="00340A67"/>
    <w:rsid w:val="00344A91"/>
    <w:rsid w:val="0034661D"/>
    <w:rsid w:val="003537DE"/>
    <w:rsid w:val="003729A0"/>
    <w:rsid w:val="003754F6"/>
    <w:rsid w:val="00380814"/>
    <w:rsid w:val="00381EEF"/>
    <w:rsid w:val="003862D2"/>
    <w:rsid w:val="00393049"/>
    <w:rsid w:val="003A0586"/>
    <w:rsid w:val="003A188E"/>
    <w:rsid w:val="003A72DF"/>
    <w:rsid w:val="003A7E8F"/>
    <w:rsid w:val="003D477E"/>
    <w:rsid w:val="003D4881"/>
    <w:rsid w:val="003D4B42"/>
    <w:rsid w:val="003D7666"/>
    <w:rsid w:val="003E55FD"/>
    <w:rsid w:val="003F200F"/>
    <w:rsid w:val="003F5A9F"/>
    <w:rsid w:val="003F7186"/>
    <w:rsid w:val="004111BE"/>
    <w:rsid w:val="004169B2"/>
    <w:rsid w:val="004257F9"/>
    <w:rsid w:val="004431C8"/>
    <w:rsid w:val="00443D24"/>
    <w:rsid w:val="00452AFD"/>
    <w:rsid w:val="00453B63"/>
    <w:rsid w:val="0045595C"/>
    <w:rsid w:val="00461E04"/>
    <w:rsid w:val="00485375"/>
    <w:rsid w:val="004A4399"/>
    <w:rsid w:val="004B5A25"/>
    <w:rsid w:val="004C57E0"/>
    <w:rsid w:val="004D64BB"/>
    <w:rsid w:val="004E75D8"/>
    <w:rsid w:val="004F45D9"/>
    <w:rsid w:val="00500744"/>
    <w:rsid w:val="005029B5"/>
    <w:rsid w:val="005032E4"/>
    <w:rsid w:val="00503397"/>
    <w:rsid w:val="00515220"/>
    <w:rsid w:val="00525156"/>
    <w:rsid w:val="00531B1A"/>
    <w:rsid w:val="005608D8"/>
    <w:rsid w:val="00575619"/>
    <w:rsid w:val="00582031"/>
    <w:rsid w:val="00583A01"/>
    <w:rsid w:val="00593F09"/>
    <w:rsid w:val="00596B7D"/>
    <w:rsid w:val="005A3B69"/>
    <w:rsid w:val="005B1C38"/>
    <w:rsid w:val="005B3FE8"/>
    <w:rsid w:val="005B4B57"/>
    <w:rsid w:val="005C055B"/>
    <w:rsid w:val="005C312D"/>
    <w:rsid w:val="005C31E0"/>
    <w:rsid w:val="005C7656"/>
    <w:rsid w:val="005D4B06"/>
    <w:rsid w:val="005E0C5D"/>
    <w:rsid w:val="005E4E24"/>
    <w:rsid w:val="005E7928"/>
    <w:rsid w:val="00603188"/>
    <w:rsid w:val="00605567"/>
    <w:rsid w:val="006057F3"/>
    <w:rsid w:val="00612CF7"/>
    <w:rsid w:val="006165F7"/>
    <w:rsid w:val="006202B9"/>
    <w:rsid w:val="00637BC6"/>
    <w:rsid w:val="0064288B"/>
    <w:rsid w:val="00642E9B"/>
    <w:rsid w:val="00646F3D"/>
    <w:rsid w:val="00656082"/>
    <w:rsid w:val="006563F4"/>
    <w:rsid w:val="006577D2"/>
    <w:rsid w:val="00662302"/>
    <w:rsid w:val="00674A82"/>
    <w:rsid w:val="006754A8"/>
    <w:rsid w:val="006835AC"/>
    <w:rsid w:val="00691B50"/>
    <w:rsid w:val="00693CE3"/>
    <w:rsid w:val="00694BB0"/>
    <w:rsid w:val="006A7F20"/>
    <w:rsid w:val="006C7C4F"/>
    <w:rsid w:val="006D0855"/>
    <w:rsid w:val="006D45A9"/>
    <w:rsid w:val="006D6DFF"/>
    <w:rsid w:val="006E063A"/>
    <w:rsid w:val="006E6895"/>
    <w:rsid w:val="006F473F"/>
    <w:rsid w:val="007047DB"/>
    <w:rsid w:val="00707ED6"/>
    <w:rsid w:val="00714535"/>
    <w:rsid w:val="00717E05"/>
    <w:rsid w:val="00722ADB"/>
    <w:rsid w:val="007302E4"/>
    <w:rsid w:val="00730CE2"/>
    <w:rsid w:val="007345D3"/>
    <w:rsid w:val="00740F9D"/>
    <w:rsid w:val="00744844"/>
    <w:rsid w:val="00757D7E"/>
    <w:rsid w:val="0076470B"/>
    <w:rsid w:val="007772CF"/>
    <w:rsid w:val="00793F8E"/>
    <w:rsid w:val="007A03FF"/>
    <w:rsid w:val="007B2475"/>
    <w:rsid w:val="007C09AA"/>
    <w:rsid w:val="007D1925"/>
    <w:rsid w:val="007E01C5"/>
    <w:rsid w:val="007E2129"/>
    <w:rsid w:val="00800FF4"/>
    <w:rsid w:val="0080311B"/>
    <w:rsid w:val="00812F43"/>
    <w:rsid w:val="00820CF1"/>
    <w:rsid w:val="008217D6"/>
    <w:rsid w:val="00821BDF"/>
    <w:rsid w:val="00823B7D"/>
    <w:rsid w:val="00824E89"/>
    <w:rsid w:val="00850485"/>
    <w:rsid w:val="008530A1"/>
    <w:rsid w:val="00854CB5"/>
    <w:rsid w:val="0086425B"/>
    <w:rsid w:val="00865F63"/>
    <w:rsid w:val="008701F9"/>
    <w:rsid w:val="0087209D"/>
    <w:rsid w:val="00877625"/>
    <w:rsid w:val="00877C58"/>
    <w:rsid w:val="008808BC"/>
    <w:rsid w:val="00890F17"/>
    <w:rsid w:val="00894B74"/>
    <w:rsid w:val="008960C4"/>
    <w:rsid w:val="008A793C"/>
    <w:rsid w:val="008B56C2"/>
    <w:rsid w:val="008C01B7"/>
    <w:rsid w:val="008C1EA9"/>
    <w:rsid w:val="008E1702"/>
    <w:rsid w:val="008E221C"/>
    <w:rsid w:val="008F3AA8"/>
    <w:rsid w:val="008F530B"/>
    <w:rsid w:val="00900C24"/>
    <w:rsid w:val="009044F4"/>
    <w:rsid w:val="0090470C"/>
    <w:rsid w:val="00905269"/>
    <w:rsid w:val="00910E4D"/>
    <w:rsid w:val="00912E13"/>
    <w:rsid w:val="00921B97"/>
    <w:rsid w:val="00927575"/>
    <w:rsid w:val="00930201"/>
    <w:rsid w:val="009406E2"/>
    <w:rsid w:val="009446B6"/>
    <w:rsid w:val="0096565C"/>
    <w:rsid w:val="0096721D"/>
    <w:rsid w:val="00970708"/>
    <w:rsid w:val="00970A8E"/>
    <w:rsid w:val="00982DCD"/>
    <w:rsid w:val="00984F67"/>
    <w:rsid w:val="00996899"/>
    <w:rsid w:val="009A2E76"/>
    <w:rsid w:val="009A397A"/>
    <w:rsid w:val="009C3CB1"/>
    <w:rsid w:val="009C7326"/>
    <w:rsid w:val="009E2FE9"/>
    <w:rsid w:val="009E54CB"/>
    <w:rsid w:val="00A00F22"/>
    <w:rsid w:val="00A02876"/>
    <w:rsid w:val="00A04FC8"/>
    <w:rsid w:val="00A16C05"/>
    <w:rsid w:val="00A16C44"/>
    <w:rsid w:val="00A244C7"/>
    <w:rsid w:val="00A32E39"/>
    <w:rsid w:val="00A334C3"/>
    <w:rsid w:val="00A450F0"/>
    <w:rsid w:val="00A654E2"/>
    <w:rsid w:val="00A67EF2"/>
    <w:rsid w:val="00A71FAA"/>
    <w:rsid w:val="00A738E9"/>
    <w:rsid w:val="00A74378"/>
    <w:rsid w:val="00A75793"/>
    <w:rsid w:val="00A76805"/>
    <w:rsid w:val="00A80D1F"/>
    <w:rsid w:val="00A83A49"/>
    <w:rsid w:val="00A85BD5"/>
    <w:rsid w:val="00AA1651"/>
    <w:rsid w:val="00AA3638"/>
    <w:rsid w:val="00AB14DD"/>
    <w:rsid w:val="00AB1CE6"/>
    <w:rsid w:val="00AB38DC"/>
    <w:rsid w:val="00AC1548"/>
    <w:rsid w:val="00AC44F1"/>
    <w:rsid w:val="00AC4F53"/>
    <w:rsid w:val="00AC71B9"/>
    <w:rsid w:val="00AD2004"/>
    <w:rsid w:val="00AD4DF0"/>
    <w:rsid w:val="00AD7ED2"/>
    <w:rsid w:val="00AE1039"/>
    <w:rsid w:val="00AE5B8B"/>
    <w:rsid w:val="00AE6D99"/>
    <w:rsid w:val="00AE6E1F"/>
    <w:rsid w:val="00B06905"/>
    <w:rsid w:val="00B12CFA"/>
    <w:rsid w:val="00B14BE3"/>
    <w:rsid w:val="00B15728"/>
    <w:rsid w:val="00B205A3"/>
    <w:rsid w:val="00B2297C"/>
    <w:rsid w:val="00B26058"/>
    <w:rsid w:val="00B30F4B"/>
    <w:rsid w:val="00B42975"/>
    <w:rsid w:val="00B44485"/>
    <w:rsid w:val="00B44538"/>
    <w:rsid w:val="00B517B1"/>
    <w:rsid w:val="00B55E28"/>
    <w:rsid w:val="00B74B2D"/>
    <w:rsid w:val="00B83F5C"/>
    <w:rsid w:val="00B846B8"/>
    <w:rsid w:val="00B8534D"/>
    <w:rsid w:val="00B87641"/>
    <w:rsid w:val="00BA15E1"/>
    <w:rsid w:val="00BA1CDE"/>
    <w:rsid w:val="00BA3F18"/>
    <w:rsid w:val="00BC2346"/>
    <w:rsid w:val="00BD01FD"/>
    <w:rsid w:val="00BD106E"/>
    <w:rsid w:val="00BE0191"/>
    <w:rsid w:val="00BE0C16"/>
    <w:rsid w:val="00BE0EE1"/>
    <w:rsid w:val="00C07824"/>
    <w:rsid w:val="00C11527"/>
    <w:rsid w:val="00C1202C"/>
    <w:rsid w:val="00C1400A"/>
    <w:rsid w:val="00C30A00"/>
    <w:rsid w:val="00C3639B"/>
    <w:rsid w:val="00C36E58"/>
    <w:rsid w:val="00C4521A"/>
    <w:rsid w:val="00C70095"/>
    <w:rsid w:val="00C72C46"/>
    <w:rsid w:val="00C74D7D"/>
    <w:rsid w:val="00C77006"/>
    <w:rsid w:val="00C838DA"/>
    <w:rsid w:val="00C85055"/>
    <w:rsid w:val="00C85961"/>
    <w:rsid w:val="00C91261"/>
    <w:rsid w:val="00C96084"/>
    <w:rsid w:val="00C96606"/>
    <w:rsid w:val="00CA3779"/>
    <w:rsid w:val="00CA50CE"/>
    <w:rsid w:val="00CA6DB4"/>
    <w:rsid w:val="00CC06EC"/>
    <w:rsid w:val="00CC206E"/>
    <w:rsid w:val="00CC30E0"/>
    <w:rsid w:val="00CC3483"/>
    <w:rsid w:val="00CD3D05"/>
    <w:rsid w:val="00CD45C8"/>
    <w:rsid w:val="00CD5918"/>
    <w:rsid w:val="00CE5A7A"/>
    <w:rsid w:val="00D01FA0"/>
    <w:rsid w:val="00D02FD3"/>
    <w:rsid w:val="00D06C48"/>
    <w:rsid w:val="00D1396B"/>
    <w:rsid w:val="00D16737"/>
    <w:rsid w:val="00D22C5B"/>
    <w:rsid w:val="00D25B0D"/>
    <w:rsid w:val="00D33E98"/>
    <w:rsid w:val="00D41C0D"/>
    <w:rsid w:val="00D4268E"/>
    <w:rsid w:val="00D44763"/>
    <w:rsid w:val="00D53C96"/>
    <w:rsid w:val="00D55ACC"/>
    <w:rsid w:val="00D5646D"/>
    <w:rsid w:val="00D65765"/>
    <w:rsid w:val="00D67AB6"/>
    <w:rsid w:val="00D70D24"/>
    <w:rsid w:val="00D714C1"/>
    <w:rsid w:val="00D87348"/>
    <w:rsid w:val="00DC12FE"/>
    <w:rsid w:val="00DC6483"/>
    <w:rsid w:val="00DE0144"/>
    <w:rsid w:val="00DF2990"/>
    <w:rsid w:val="00E01C28"/>
    <w:rsid w:val="00E07121"/>
    <w:rsid w:val="00E10E4C"/>
    <w:rsid w:val="00E1224F"/>
    <w:rsid w:val="00E1461A"/>
    <w:rsid w:val="00E205E1"/>
    <w:rsid w:val="00E20E1F"/>
    <w:rsid w:val="00E220F8"/>
    <w:rsid w:val="00E23C05"/>
    <w:rsid w:val="00E248C1"/>
    <w:rsid w:val="00E24BFA"/>
    <w:rsid w:val="00E35909"/>
    <w:rsid w:val="00E37CA2"/>
    <w:rsid w:val="00E46442"/>
    <w:rsid w:val="00E52F89"/>
    <w:rsid w:val="00E545F7"/>
    <w:rsid w:val="00E609E1"/>
    <w:rsid w:val="00E60A66"/>
    <w:rsid w:val="00E676C2"/>
    <w:rsid w:val="00E71641"/>
    <w:rsid w:val="00E71D41"/>
    <w:rsid w:val="00E745F2"/>
    <w:rsid w:val="00E758D5"/>
    <w:rsid w:val="00E932AB"/>
    <w:rsid w:val="00E962E1"/>
    <w:rsid w:val="00E9685A"/>
    <w:rsid w:val="00E97ECF"/>
    <w:rsid w:val="00EA11B5"/>
    <w:rsid w:val="00EB4B27"/>
    <w:rsid w:val="00EC1625"/>
    <w:rsid w:val="00EC2246"/>
    <w:rsid w:val="00EC6CB8"/>
    <w:rsid w:val="00EE033E"/>
    <w:rsid w:val="00EF39BE"/>
    <w:rsid w:val="00EF4FC1"/>
    <w:rsid w:val="00F0541B"/>
    <w:rsid w:val="00F138CF"/>
    <w:rsid w:val="00F14B45"/>
    <w:rsid w:val="00F151C8"/>
    <w:rsid w:val="00F216B5"/>
    <w:rsid w:val="00F22E53"/>
    <w:rsid w:val="00F27C1B"/>
    <w:rsid w:val="00F3557D"/>
    <w:rsid w:val="00F361A7"/>
    <w:rsid w:val="00F37691"/>
    <w:rsid w:val="00F415E5"/>
    <w:rsid w:val="00F43FB2"/>
    <w:rsid w:val="00F5301C"/>
    <w:rsid w:val="00F5454E"/>
    <w:rsid w:val="00F6387D"/>
    <w:rsid w:val="00F734C3"/>
    <w:rsid w:val="00F77C62"/>
    <w:rsid w:val="00F77FD9"/>
    <w:rsid w:val="00FA1DA8"/>
    <w:rsid w:val="00FA4944"/>
    <w:rsid w:val="00FA6166"/>
    <w:rsid w:val="00FB5C40"/>
    <w:rsid w:val="00FC6208"/>
    <w:rsid w:val="00FC68A2"/>
    <w:rsid w:val="00FE444E"/>
    <w:rsid w:val="00FE7FC5"/>
    <w:rsid w:val="00FF0365"/>
    <w:rsid w:val="00FF1ED4"/>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4FCD6"/>
  <w15:chartTrackingRefBased/>
  <w15:docId w15:val="{3A452387-82CE-4A06-96A6-9F2BC00DD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C4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C7C4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C7C4F"/>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6C7C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C7C4F"/>
    <w:pPr>
      <w:ind w:left="1418" w:hanging="1418"/>
      <w:outlineLvl w:val="3"/>
    </w:pPr>
    <w:rPr>
      <w:sz w:val="24"/>
    </w:rPr>
  </w:style>
  <w:style w:type="paragraph" w:styleId="Heading5">
    <w:name w:val="heading 5"/>
    <w:aliases w:val="h5,Heading5,H5"/>
    <w:basedOn w:val="Heading4"/>
    <w:next w:val="Normal"/>
    <w:link w:val="Heading5Char"/>
    <w:qFormat/>
    <w:rsid w:val="006C7C4F"/>
    <w:pPr>
      <w:ind w:left="1701" w:hanging="1701"/>
      <w:outlineLvl w:val="4"/>
    </w:pPr>
    <w:rPr>
      <w:sz w:val="22"/>
    </w:rPr>
  </w:style>
  <w:style w:type="paragraph" w:styleId="Heading6">
    <w:name w:val="heading 6"/>
    <w:basedOn w:val="H6"/>
    <w:next w:val="Normal"/>
    <w:link w:val="Heading6Char"/>
    <w:qFormat/>
    <w:rsid w:val="006C7C4F"/>
    <w:pPr>
      <w:outlineLvl w:val="5"/>
    </w:pPr>
  </w:style>
  <w:style w:type="paragraph" w:styleId="Heading7">
    <w:name w:val="heading 7"/>
    <w:basedOn w:val="H6"/>
    <w:next w:val="Normal"/>
    <w:link w:val="Heading7Char"/>
    <w:qFormat/>
    <w:rsid w:val="006C7C4F"/>
    <w:pPr>
      <w:outlineLvl w:val="6"/>
    </w:pPr>
  </w:style>
  <w:style w:type="paragraph" w:styleId="Heading8">
    <w:name w:val="heading 8"/>
    <w:aliases w:val="Table Heading"/>
    <w:basedOn w:val="Heading1"/>
    <w:next w:val="Normal"/>
    <w:link w:val="Heading8Char"/>
    <w:qFormat/>
    <w:rsid w:val="006C7C4F"/>
    <w:pPr>
      <w:ind w:left="0" w:firstLine="0"/>
      <w:outlineLvl w:val="7"/>
    </w:pPr>
  </w:style>
  <w:style w:type="paragraph" w:styleId="Heading9">
    <w:name w:val="heading 9"/>
    <w:aliases w:val="Figure Heading,FH"/>
    <w:basedOn w:val="Heading8"/>
    <w:next w:val="Normal"/>
    <w:link w:val="Heading9Char"/>
    <w:qFormat/>
    <w:rsid w:val="006C7C4F"/>
    <w:pPr>
      <w:outlineLvl w:val="8"/>
    </w:pPr>
  </w:style>
  <w:style w:type="character" w:default="1" w:styleId="DefaultParagraphFont">
    <w:name w:val="Default Paragraph Font"/>
    <w:semiHidden/>
    <w:rsid w:val="006C7C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7C4F"/>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6C7C4F"/>
    <w:pPr>
      <w:spacing w:before="180"/>
      <w:ind w:left="2693" w:hanging="2693"/>
    </w:pPr>
    <w:rPr>
      <w:b/>
    </w:rPr>
  </w:style>
  <w:style w:type="paragraph" w:styleId="TOC1">
    <w:name w:val="toc 1"/>
    <w:aliases w:val="Observation TOC2"/>
    <w:rsid w:val="006C7C4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C7C4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6C7C4F"/>
    <w:pPr>
      <w:ind w:left="1701" w:hanging="1701"/>
    </w:pPr>
  </w:style>
  <w:style w:type="paragraph" w:styleId="TOC4">
    <w:name w:val="toc 4"/>
    <w:basedOn w:val="TOC3"/>
    <w:rsid w:val="006C7C4F"/>
    <w:pPr>
      <w:ind w:left="1418" w:hanging="1418"/>
    </w:pPr>
  </w:style>
  <w:style w:type="paragraph" w:styleId="TOC3">
    <w:name w:val="toc 3"/>
    <w:basedOn w:val="TOC2"/>
    <w:rsid w:val="006C7C4F"/>
    <w:pPr>
      <w:ind w:left="1134" w:hanging="1134"/>
    </w:pPr>
  </w:style>
  <w:style w:type="paragraph" w:styleId="TOC2">
    <w:name w:val="toc 2"/>
    <w:basedOn w:val="TOC1"/>
    <w:rsid w:val="006C7C4F"/>
    <w:pPr>
      <w:keepNext w:val="0"/>
      <w:spacing w:before="0"/>
      <w:ind w:left="851" w:hanging="851"/>
    </w:pPr>
    <w:rPr>
      <w:sz w:val="20"/>
    </w:rPr>
  </w:style>
  <w:style w:type="paragraph" w:styleId="Index2">
    <w:name w:val="index 2"/>
    <w:basedOn w:val="Index1"/>
    <w:rsid w:val="006C7C4F"/>
    <w:pPr>
      <w:ind w:left="284"/>
    </w:pPr>
  </w:style>
  <w:style w:type="paragraph" w:styleId="Index1">
    <w:name w:val="index 1"/>
    <w:basedOn w:val="Normal"/>
    <w:rsid w:val="006C7C4F"/>
    <w:pPr>
      <w:keepLines/>
      <w:spacing w:after="0"/>
    </w:pPr>
  </w:style>
  <w:style w:type="paragraph" w:customStyle="1" w:styleId="ZH">
    <w:name w:val="ZH"/>
    <w:rsid w:val="006C7C4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C7C4F"/>
    <w:pPr>
      <w:outlineLvl w:val="9"/>
    </w:pPr>
  </w:style>
  <w:style w:type="paragraph" w:styleId="ListNumber2">
    <w:name w:val="List Number 2"/>
    <w:basedOn w:val="ListNumber"/>
    <w:rsid w:val="006C7C4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C7C4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6C7C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C7C4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6C7C4F"/>
    <w:rPr>
      <w:b/>
    </w:rPr>
  </w:style>
  <w:style w:type="paragraph" w:customStyle="1" w:styleId="TAC">
    <w:name w:val="TAC"/>
    <w:basedOn w:val="TAL"/>
    <w:link w:val="TACChar"/>
    <w:rsid w:val="006C7C4F"/>
    <w:pPr>
      <w:jc w:val="center"/>
    </w:pPr>
  </w:style>
  <w:style w:type="paragraph" w:customStyle="1" w:styleId="TF">
    <w:name w:val="TF"/>
    <w:aliases w:val="left"/>
    <w:basedOn w:val="TH"/>
    <w:link w:val="TFZchn"/>
    <w:rsid w:val="006C7C4F"/>
    <w:pPr>
      <w:keepNext w:val="0"/>
      <w:spacing w:before="0" w:after="240"/>
    </w:pPr>
  </w:style>
  <w:style w:type="paragraph" w:customStyle="1" w:styleId="NO">
    <w:name w:val="NO"/>
    <w:basedOn w:val="Normal"/>
    <w:link w:val="NOChar"/>
    <w:rsid w:val="006C7C4F"/>
    <w:pPr>
      <w:keepLines/>
      <w:ind w:left="1135" w:hanging="851"/>
    </w:pPr>
  </w:style>
  <w:style w:type="paragraph" w:styleId="TOC9">
    <w:name w:val="toc 9"/>
    <w:basedOn w:val="TOC8"/>
    <w:rsid w:val="006C7C4F"/>
    <w:pPr>
      <w:ind w:left="1418" w:hanging="1418"/>
    </w:pPr>
  </w:style>
  <w:style w:type="paragraph" w:customStyle="1" w:styleId="EX">
    <w:name w:val="EX"/>
    <w:basedOn w:val="Normal"/>
    <w:rsid w:val="006C7C4F"/>
    <w:pPr>
      <w:keepLines/>
      <w:ind w:left="1702" w:hanging="1418"/>
    </w:pPr>
  </w:style>
  <w:style w:type="paragraph" w:customStyle="1" w:styleId="FP">
    <w:name w:val="FP"/>
    <w:basedOn w:val="Normal"/>
    <w:rsid w:val="006C7C4F"/>
    <w:pPr>
      <w:spacing w:after="0"/>
    </w:pPr>
  </w:style>
  <w:style w:type="paragraph" w:customStyle="1" w:styleId="LD">
    <w:name w:val="LD"/>
    <w:rsid w:val="006C7C4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C7C4F"/>
    <w:pPr>
      <w:spacing w:after="0"/>
    </w:pPr>
  </w:style>
  <w:style w:type="paragraph" w:customStyle="1" w:styleId="EW">
    <w:name w:val="EW"/>
    <w:basedOn w:val="EX"/>
    <w:rsid w:val="006C7C4F"/>
    <w:pPr>
      <w:spacing w:after="0"/>
    </w:pPr>
  </w:style>
  <w:style w:type="paragraph" w:styleId="TOC6">
    <w:name w:val="toc 6"/>
    <w:basedOn w:val="TOC5"/>
    <w:next w:val="Normal"/>
    <w:rsid w:val="006C7C4F"/>
    <w:pPr>
      <w:ind w:left="1985" w:hanging="1985"/>
    </w:pPr>
  </w:style>
  <w:style w:type="paragraph" w:styleId="TOC7">
    <w:name w:val="toc 7"/>
    <w:basedOn w:val="TOC6"/>
    <w:next w:val="Normal"/>
    <w:rsid w:val="006C7C4F"/>
    <w:pPr>
      <w:ind w:left="2268" w:hanging="2268"/>
    </w:pPr>
  </w:style>
  <w:style w:type="paragraph" w:styleId="ListBullet2">
    <w:name w:val="List Bullet 2"/>
    <w:aliases w:val="lb2"/>
    <w:basedOn w:val="ListBullet"/>
    <w:rsid w:val="006C7C4F"/>
    <w:pPr>
      <w:ind w:left="851"/>
    </w:pPr>
  </w:style>
  <w:style w:type="paragraph" w:styleId="ListBullet3">
    <w:name w:val="List Bullet 3"/>
    <w:basedOn w:val="ListBullet2"/>
    <w:rsid w:val="006C7C4F"/>
    <w:pPr>
      <w:ind w:left="1135"/>
    </w:pPr>
  </w:style>
  <w:style w:type="paragraph" w:styleId="ListNumber">
    <w:name w:val="List Number"/>
    <w:basedOn w:val="List"/>
    <w:rsid w:val="006C7C4F"/>
  </w:style>
  <w:style w:type="paragraph" w:customStyle="1" w:styleId="EQ">
    <w:name w:val="EQ"/>
    <w:basedOn w:val="Normal"/>
    <w:next w:val="Normal"/>
    <w:rsid w:val="006C7C4F"/>
    <w:pPr>
      <w:keepLines/>
      <w:tabs>
        <w:tab w:val="center" w:pos="4536"/>
        <w:tab w:val="right" w:pos="9072"/>
      </w:tabs>
    </w:pPr>
    <w:rPr>
      <w:noProof/>
    </w:rPr>
  </w:style>
  <w:style w:type="paragraph" w:customStyle="1" w:styleId="TH">
    <w:name w:val="TH"/>
    <w:basedOn w:val="Normal"/>
    <w:link w:val="THChar"/>
    <w:rsid w:val="006C7C4F"/>
    <w:pPr>
      <w:keepNext/>
      <w:keepLines/>
      <w:spacing w:before="60"/>
      <w:jc w:val="center"/>
    </w:pPr>
    <w:rPr>
      <w:rFonts w:ascii="Arial" w:hAnsi="Arial"/>
      <w:b/>
    </w:rPr>
  </w:style>
  <w:style w:type="paragraph" w:customStyle="1" w:styleId="NF">
    <w:name w:val="NF"/>
    <w:basedOn w:val="NO"/>
    <w:rsid w:val="006C7C4F"/>
    <w:pPr>
      <w:keepNext/>
      <w:spacing w:after="0"/>
    </w:pPr>
    <w:rPr>
      <w:rFonts w:ascii="Arial" w:hAnsi="Arial"/>
      <w:sz w:val="18"/>
    </w:rPr>
  </w:style>
  <w:style w:type="paragraph" w:customStyle="1" w:styleId="PL">
    <w:name w:val="PL"/>
    <w:link w:val="PLChar"/>
    <w:rsid w:val="006C7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C7C4F"/>
    <w:pPr>
      <w:jc w:val="right"/>
    </w:pPr>
  </w:style>
  <w:style w:type="paragraph" w:customStyle="1" w:styleId="H6">
    <w:name w:val="H6"/>
    <w:basedOn w:val="Heading5"/>
    <w:next w:val="Normal"/>
    <w:link w:val="H6Char"/>
    <w:rsid w:val="006C7C4F"/>
    <w:pPr>
      <w:ind w:left="1985" w:hanging="1985"/>
      <w:outlineLvl w:val="9"/>
    </w:pPr>
    <w:rPr>
      <w:sz w:val="20"/>
    </w:rPr>
  </w:style>
  <w:style w:type="paragraph" w:customStyle="1" w:styleId="TAN">
    <w:name w:val="TAN"/>
    <w:basedOn w:val="TAL"/>
    <w:link w:val="TANChar"/>
    <w:rsid w:val="006C7C4F"/>
    <w:pPr>
      <w:ind w:left="851" w:hanging="851"/>
    </w:pPr>
  </w:style>
  <w:style w:type="paragraph" w:customStyle="1" w:styleId="TAL">
    <w:name w:val="TAL"/>
    <w:basedOn w:val="Normal"/>
    <w:link w:val="TALChar"/>
    <w:rsid w:val="006C7C4F"/>
    <w:pPr>
      <w:keepNext/>
      <w:keepLines/>
      <w:spacing w:after="0"/>
    </w:pPr>
    <w:rPr>
      <w:rFonts w:ascii="Arial" w:hAnsi="Arial"/>
      <w:sz w:val="18"/>
    </w:rPr>
  </w:style>
  <w:style w:type="paragraph" w:customStyle="1" w:styleId="ZA">
    <w:name w:val="ZA"/>
    <w:rsid w:val="006C7C4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C7C4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C7C4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C7C4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C7C4F"/>
    <w:pPr>
      <w:framePr w:wrap="notBeside" w:y="16161"/>
    </w:pPr>
  </w:style>
  <w:style w:type="character" w:customStyle="1" w:styleId="ZGSM">
    <w:name w:val="ZGSM"/>
    <w:rsid w:val="006C7C4F"/>
  </w:style>
  <w:style w:type="paragraph" w:styleId="List2">
    <w:name w:val="List 2"/>
    <w:basedOn w:val="List"/>
    <w:link w:val="List2Char"/>
    <w:rsid w:val="006C7C4F"/>
    <w:pPr>
      <w:ind w:left="851"/>
    </w:pPr>
  </w:style>
  <w:style w:type="paragraph" w:customStyle="1" w:styleId="ZG">
    <w:name w:val="ZG"/>
    <w:rsid w:val="006C7C4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6C7C4F"/>
    <w:pPr>
      <w:ind w:left="1135"/>
    </w:pPr>
  </w:style>
  <w:style w:type="paragraph" w:styleId="List4">
    <w:name w:val="List 4"/>
    <w:basedOn w:val="List3"/>
    <w:rsid w:val="006C7C4F"/>
    <w:pPr>
      <w:ind w:left="1418"/>
    </w:pPr>
  </w:style>
  <w:style w:type="paragraph" w:styleId="List5">
    <w:name w:val="List 5"/>
    <w:basedOn w:val="List4"/>
    <w:rsid w:val="006C7C4F"/>
    <w:pPr>
      <w:ind w:left="1702"/>
    </w:pPr>
  </w:style>
  <w:style w:type="paragraph" w:customStyle="1" w:styleId="EditorsNote">
    <w:name w:val="Editor's Note"/>
    <w:aliases w:val="EN"/>
    <w:basedOn w:val="NO"/>
    <w:link w:val="EditorsNoteChar"/>
    <w:rsid w:val="006C7C4F"/>
    <w:rPr>
      <w:color w:val="FF0000"/>
    </w:rPr>
  </w:style>
  <w:style w:type="paragraph" w:styleId="List">
    <w:name w:val="List"/>
    <w:basedOn w:val="Normal"/>
    <w:link w:val="ListChar"/>
    <w:rsid w:val="006C7C4F"/>
    <w:pPr>
      <w:ind w:left="568" w:hanging="284"/>
    </w:pPr>
  </w:style>
  <w:style w:type="paragraph" w:styleId="ListBullet">
    <w:name w:val="List Bullet"/>
    <w:basedOn w:val="List"/>
    <w:rsid w:val="006C7C4F"/>
  </w:style>
  <w:style w:type="paragraph" w:styleId="ListBullet4">
    <w:name w:val="List Bullet 4"/>
    <w:basedOn w:val="ListBullet3"/>
    <w:rsid w:val="006C7C4F"/>
    <w:pPr>
      <w:ind w:left="1418"/>
    </w:pPr>
  </w:style>
  <w:style w:type="paragraph" w:styleId="ListBullet5">
    <w:name w:val="List Bullet 5"/>
    <w:basedOn w:val="ListBullet4"/>
    <w:rsid w:val="006C7C4F"/>
    <w:pPr>
      <w:ind w:left="1702"/>
    </w:pPr>
  </w:style>
  <w:style w:type="paragraph" w:customStyle="1" w:styleId="B1">
    <w:name w:val="B1"/>
    <w:basedOn w:val="List"/>
    <w:link w:val="B1Zchn"/>
    <w:rsid w:val="006C7C4F"/>
  </w:style>
  <w:style w:type="paragraph" w:customStyle="1" w:styleId="B2">
    <w:name w:val="B2"/>
    <w:basedOn w:val="List2"/>
    <w:link w:val="B2Char"/>
    <w:rsid w:val="006C7C4F"/>
  </w:style>
  <w:style w:type="paragraph" w:customStyle="1" w:styleId="B3">
    <w:name w:val="B3"/>
    <w:basedOn w:val="List3"/>
    <w:link w:val="B3Char"/>
    <w:rsid w:val="006C7C4F"/>
  </w:style>
  <w:style w:type="paragraph" w:customStyle="1" w:styleId="B4">
    <w:name w:val="B4"/>
    <w:basedOn w:val="List4"/>
    <w:link w:val="B4Char"/>
    <w:rsid w:val="006C7C4F"/>
  </w:style>
  <w:style w:type="paragraph" w:customStyle="1" w:styleId="B5">
    <w:name w:val="B5"/>
    <w:basedOn w:val="List5"/>
    <w:link w:val="B5Char"/>
    <w:rsid w:val="006C7C4F"/>
  </w:style>
  <w:style w:type="paragraph" w:styleId="Footer">
    <w:name w:val="footer"/>
    <w:basedOn w:val="Header"/>
    <w:link w:val="FooterChar"/>
    <w:rsid w:val="006C7C4F"/>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6C7C4F"/>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image" Target="media/image17.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7.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49207-4AE4-4E51-BB9C-0E5943A54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7</cp:revision>
  <dcterms:created xsi:type="dcterms:W3CDTF">2019-08-14T10:17:00Z</dcterms:created>
  <dcterms:modified xsi:type="dcterms:W3CDTF">2019-08-15T12:38:00Z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